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43B6D" w14:textId="77777777" w:rsidR="008F4DFA" w:rsidRDefault="008F4DFA" w:rsidP="004F7FF0">
      <w:r>
        <w:rPr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07F121D4" wp14:editId="48AB78CA">
                <wp:simplePos x="0" y="0"/>
                <wp:positionH relativeFrom="column">
                  <wp:posOffset>-33655</wp:posOffset>
                </wp:positionH>
                <wp:positionV relativeFrom="page">
                  <wp:posOffset>1857375</wp:posOffset>
                </wp:positionV>
                <wp:extent cx="5838825" cy="923925"/>
                <wp:effectExtent l="0" t="0" r="9525" b="9525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5B7AD6" w14:textId="77777777" w:rsidR="004F7FF0" w:rsidRPr="00D45057" w:rsidRDefault="00F030E7" w:rsidP="004F7FF0">
                            <w:pPr>
                              <w:pStyle w:val="Titelzeile"/>
                            </w:pPr>
                            <w:r>
                              <w:t>Preisblatt</w:t>
                            </w:r>
                          </w:p>
                          <w:p w14:paraId="71835D10" w14:textId="77777777" w:rsidR="00777415" w:rsidRPr="00B0430B" w:rsidRDefault="00777415" w:rsidP="00777415">
                            <w:pPr>
                              <w:pStyle w:val="Untertitelzeile"/>
                              <w:rPr>
                                <w:rFonts w:eastAsiaTheme="minorEastAsia"/>
                                <w:noProof w:val="0"/>
                                <w:lang w:val="de-DE" w:eastAsia="en-US"/>
                              </w:rPr>
                            </w:pPr>
                            <w:r>
                              <w:rPr>
                                <w:rFonts w:eastAsiaTheme="minorEastAsia"/>
                                <w:noProof w:val="0"/>
                                <w:lang w:val="de-DE" w:eastAsia="en-US"/>
                              </w:rPr>
                              <w:t>Kurskonzepte für Vor-Ort-Kurse zum Thema Medienkompetenz mit der Medienbox NRW</w:t>
                            </w:r>
                          </w:p>
                          <w:p w14:paraId="178C7939" w14:textId="77777777" w:rsidR="004F7FF0" w:rsidRDefault="004F7FF0" w:rsidP="008F4DFA">
                            <w:pPr>
                              <w:pStyle w:val="Titel"/>
                              <w:rPr>
                                <w:lang w:eastAsia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F121D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2.65pt;margin-top:146.25pt;width:459.75pt;height:72.7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" stroked="f">
                <v:textbox inset="0,0,0,0">
                  <w:txbxContent>
                    <w:p w14:paraId="275B7AD6" w14:textId="77777777" w:rsidR="004F7FF0" w:rsidRPr="00D45057" w:rsidRDefault="00F030E7" w:rsidP="004F7FF0">
                      <w:pPr>
                        <w:pStyle w:val="Titelzeile"/>
                      </w:pPr>
                      <w:r>
                        <w:t>Preisblatt</w:t>
                      </w:r>
                    </w:p>
                    <w:p w14:paraId="71835D10" w14:textId="77777777" w:rsidR="00777415" w:rsidRPr="00B0430B" w:rsidRDefault="00777415" w:rsidP="00777415">
                      <w:pPr>
                        <w:pStyle w:val="Untertitelzeile"/>
                        <w:rPr>
                          <w:rFonts w:eastAsiaTheme="minorEastAsia"/>
                          <w:noProof w:val="0"/>
                          <w:lang w:val="de-DE" w:eastAsia="en-US"/>
                        </w:rPr>
                      </w:pPr>
                      <w:r>
                        <w:rPr>
                          <w:rFonts w:eastAsiaTheme="minorEastAsia"/>
                          <w:noProof w:val="0"/>
                          <w:lang w:val="de-DE" w:eastAsia="en-US"/>
                        </w:rPr>
                        <w:t>Kurskonzepte für Vor-Ort-Kurse zum Thema Medienkompetenz mit der Medienbox NRW</w:t>
                      </w:r>
                    </w:p>
                    <w:p w14:paraId="178C7939" w14:textId="77777777" w:rsidR="004F7FF0" w:rsidRDefault="004F7FF0" w:rsidP="008F4DFA">
                      <w:pPr>
                        <w:pStyle w:val="Titel"/>
                        <w:rPr>
                          <w:lang w:eastAsia="de-DE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0698BF1C" w14:textId="77777777" w:rsidR="008F4DFA" w:rsidRDefault="008F4DFA" w:rsidP="004F7FF0"/>
    <w:p w14:paraId="2CE8480D" w14:textId="77777777" w:rsidR="008F4DFA" w:rsidRDefault="008F4DFA" w:rsidP="004F7FF0"/>
    <w:p w14:paraId="6620DB02" w14:textId="77777777" w:rsidR="008F4DFA" w:rsidRDefault="008F4DFA" w:rsidP="004F7FF0">
      <w:pPr>
        <w:sectPr w:rsidR="008F4DFA" w:rsidSect="000C14F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2835" w:right="1270" w:bottom="2268" w:left="1418" w:header="624" w:footer="709" w:gutter="0"/>
          <w:pgNumType w:start="1"/>
          <w:cols w:space="708"/>
          <w:docGrid w:linePitch="360"/>
        </w:sectPr>
      </w:pPr>
    </w:p>
    <w:p w14:paraId="7720FF38" w14:textId="3E52132E" w:rsidR="001D689F" w:rsidRDefault="00D311E7" w:rsidP="00D311E7">
      <w:r w:rsidRPr="00777415">
        <w:rPr>
          <w:rStyle w:val="berschrift1Zchn"/>
          <w:bCs/>
        </w:rPr>
        <w:br/>
      </w:r>
    </w:p>
    <w:p w14:paraId="7D8E1045" w14:textId="4CC23062" w:rsidR="00F01E7E" w:rsidRDefault="00F01E7E" w:rsidP="00D311E7">
      <w:r>
        <w:t xml:space="preserve">Hinweise: </w:t>
      </w:r>
    </w:p>
    <w:p w14:paraId="7E505F37" w14:textId="6013CE6E" w:rsidR="00F01E7E" w:rsidRDefault="00F01E7E" w:rsidP="00F01E7E">
      <w:pPr>
        <w:pStyle w:val="Listenabsatz"/>
        <w:numPr>
          <w:ilvl w:val="0"/>
          <w:numId w:val="16"/>
        </w:numPr>
      </w:pPr>
      <w:r>
        <w:t>Alle Positionen sind zwingend auszufüllen</w:t>
      </w:r>
      <w:r w:rsidR="00B77B75">
        <w:t>.</w:t>
      </w:r>
    </w:p>
    <w:p w14:paraId="4DA6D208" w14:textId="471A8958" w:rsidR="00F01E7E" w:rsidRDefault="00F01E7E" w:rsidP="00F01E7E">
      <w:pPr>
        <w:pStyle w:val="Listenabsatz"/>
        <w:numPr>
          <w:ilvl w:val="0"/>
          <w:numId w:val="16"/>
        </w:numPr>
      </w:pPr>
      <w:r>
        <w:t xml:space="preserve">Für die Bewertung ist ausschließlich </w:t>
      </w:r>
      <w:r w:rsidR="00DD0C0F">
        <w:t>der Gesamtpreis (brutto) entscheidend</w:t>
      </w:r>
      <w:r w:rsidR="00B77B75">
        <w:t>.</w:t>
      </w:r>
    </w:p>
    <w:p w14:paraId="41E0038F" w14:textId="5606348B" w:rsidR="00DD0C0F" w:rsidRDefault="00DD0C0F" w:rsidP="00F01E7E">
      <w:pPr>
        <w:pStyle w:val="Listenabsatz"/>
        <w:numPr>
          <w:ilvl w:val="0"/>
          <w:numId w:val="16"/>
        </w:numPr>
      </w:pPr>
      <w:r>
        <w:t xml:space="preserve">Für die Bewertung </w:t>
      </w:r>
      <w:r w:rsidR="00B77B75">
        <w:t>wird auch Angabe unter Position 2 berücksichtigt.</w:t>
      </w:r>
    </w:p>
    <w:tbl>
      <w:tblPr>
        <w:tblStyle w:val="Tabellenraster"/>
        <w:tblW w:w="9208" w:type="dxa"/>
        <w:tblLook w:val="04A0" w:firstRow="1" w:lastRow="0" w:firstColumn="1" w:lastColumn="0" w:noHBand="0" w:noVBand="1"/>
      </w:tblPr>
      <w:tblGrid>
        <w:gridCol w:w="755"/>
        <w:gridCol w:w="2092"/>
        <w:gridCol w:w="1654"/>
        <w:gridCol w:w="1616"/>
        <w:gridCol w:w="1546"/>
        <w:gridCol w:w="1545"/>
      </w:tblGrid>
      <w:tr w:rsidR="00F20C56" w14:paraId="375C5E9F" w14:textId="747ABB8B" w:rsidTr="00621A40">
        <w:tc>
          <w:tcPr>
            <w:tcW w:w="755" w:type="dxa"/>
          </w:tcPr>
          <w:p w14:paraId="47EC0CA4" w14:textId="77777777" w:rsidR="00AE0A7E" w:rsidRDefault="00AE0A7E" w:rsidP="00F030E7">
            <w:r w:rsidRPr="00D761FA">
              <w:rPr>
                <w:b/>
                <w:bCs/>
                <w:sz w:val="16"/>
                <w:szCs w:val="18"/>
              </w:rPr>
              <w:t>Pos.-Nr.</w:t>
            </w:r>
          </w:p>
        </w:tc>
        <w:tc>
          <w:tcPr>
            <w:tcW w:w="2092" w:type="dxa"/>
          </w:tcPr>
          <w:p w14:paraId="45ADCED0" w14:textId="77777777" w:rsidR="00AE0A7E" w:rsidRPr="00D761FA" w:rsidRDefault="00AE0A7E" w:rsidP="00F030E7">
            <w:pPr>
              <w:rPr>
                <w:sz w:val="16"/>
                <w:szCs w:val="18"/>
              </w:rPr>
            </w:pPr>
            <w:r w:rsidRPr="00D761FA">
              <w:rPr>
                <w:b/>
                <w:bCs/>
                <w:sz w:val="16"/>
                <w:szCs w:val="18"/>
              </w:rPr>
              <w:t>Leistung</w:t>
            </w:r>
          </w:p>
        </w:tc>
        <w:tc>
          <w:tcPr>
            <w:tcW w:w="1654" w:type="dxa"/>
          </w:tcPr>
          <w:p w14:paraId="37E3D63B" w14:textId="45177BBB" w:rsidR="00AE0A7E" w:rsidRPr="00D761FA" w:rsidRDefault="00AE0A7E" w:rsidP="00F030E7">
            <w:pPr>
              <w:rPr>
                <w:sz w:val="16"/>
                <w:szCs w:val="18"/>
              </w:rPr>
            </w:pPr>
            <w:r w:rsidRPr="00D761FA">
              <w:rPr>
                <w:b/>
                <w:bCs/>
                <w:sz w:val="16"/>
                <w:szCs w:val="18"/>
              </w:rPr>
              <w:t>Menge/ Zeitraum/ Dauer</w:t>
            </w:r>
          </w:p>
        </w:tc>
        <w:tc>
          <w:tcPr>
            <w:tcW w:w="1616" w:type="dxa"/>
          </w:tcPr>
          <w:p w14:paraId="3A9E7904" w14:textId="77777777" w:rsidR="00AE0A7E" w:rsidRPr="00D761FA" w:rsidRDefault="00AE0A7E" w:rsidP="00F030E7">
            <w:pPr>
              <w:rPr>
                <w:b/>
                <w:bCs/>
                <w:sz w:val="16"/>
                <w:szCs w:val="18"/>
              </w:rPr>
            </w:pPr>
            <w:r w:rsidRPr="00D761FA">
              <w:rPr>
                <w:b/>
                <w:bCs/>
                <w:sz w:val="16"/>
                <w:szCs w:val="18"/>
              </w:rPr>
              <w:t>Preis pro Einheit (netto)</w:t>
            </w:r>
          </w:p>
        </w:tc>
        <w:tc>
          <w:tcPr>
            <w:tcW w:w="1546" w:type="dxa"/>
          </w:tcPr>
          <w:p w14:paraId="6C955149" w14:textId="77777777" w:rsidR="00AE0A7E" w:rsidRPr="00D761FA" w:rsidRDefault="00AE0A7E" w:rsidP="00F030E7">
            <w:pPr>
              <w:rPr>
                <w:b/>
                <w:bCs/>
                <w:sz w:val="16"/>
                <w:szCs w:val="18"/>
              </w:rPr>
            </w:pPr>
            <w:r w:rsidRPr="00D761FA">
              <w:rPr>
                <w:b/>
                <w:bCs/>
                <w:sz w:val="16"/>
                <w:szCs w:val="18"/>
              </w:rPr>
              <w:t>Gesamtpreis (netto)</w:t>
            </w:r>
          </w:p>
        </w:tc>
        <w:tc>
          <w:tcPr>
            <w:tcW w:w="1545" w:type="dxa"/>
          </w:tcPr>
          <w:p w14:paraId="2379BFA8" w14:textId="4C288BDF" w:rsidR="00AE0A7E" w:rsidRPr="00D761FA" w:rsidRDefault="00AE0A7E" w:rsidP="00F030E7">
            <w:pPr>
              <w:rPr>
                <w:b/>
                <w:bCs/>
                <w:sz w:val="16"/>
                <w:szCs w:val="18"/>
              </w:rPr>
            </w:pPr>
            <w:r w:rsidRPr="00D761FA">
              <w:rPr>
                <w:b/>
                <w:bCs/>
                <w:sz w:val="16"/>
                <w:szCs w:val="18"/>
              </w:rPr>
              <w:t>Gesamtpreis (</w:t>
            </w:r>
            <w:r w:rsidR="00F6753E" w:rsidRPr="00D761FA">
              <w:rPr>
                <w:b/>
                <w:bCs/>
                <w:sz w:val="16"/>
                <w:szCs w:val="18"/>
              </w:rPr>
              <w:t>brutto</w:t>
            </w:r>
            <w:r w:rsidRPr="00D761FA">
              <w:rPr>
                <w:b/>
                <w:bCs/>
                <w:sz w:val="16"/>
                <w:szCs w:val="18"/>
              </w:rPr>
              <w:t>)</w:t>
            </w:r>
          </w:p>
        </w:tc>
      </w:tr>
      <w:tr w:rsidR="00F20C56" w14:paraId="5113647A" w14:textId="1528650A" w:rsidTr="00621A40">
        <w:tc>
          <w:tcPr>
            <w:tcW w:w="755" w:type="dxa"/>
          </w:tcPr>
          <w:p w14:paraId="6DA6D266" w14:textId="77777777" w:rsidR="007014A5" w:rsidRPr="00D761FA" w:rsidRDefault="007014A5" w:rsidP="007014A5">
            <w:pPr>
              <w:rPr>
                <w:sz w:val="16"/>
                <w:szCs w:val="18"/>
              </w:rPr>
            </w:pPr>
            <w:r w:rsidRPr="00D761FA">
              <w:rPr>
                <w:sz w:val="16"/>
                <w:szCs w:val="18"/>
              </w:rPr>
              <w:t>1</w:t>
            </w:r>
          </w:p>
        </w:tc>
        <w:tc>
          <w:tcPr>
            <w:tcW w:w="2092" w:type="dxa"/>
          </w:tcPr>
          <w:p w14:paraId="33E28EB0" w14:textId="182748CB" w:rsidR="007014A5" w:rsidRPr="00D761FA" w:rsidRDefault="007014A5" w:rsidP="007014A5">
            <w:pPr>
              <w:rPr>
                <w:sz w:val="16"/>
                <w:szCs w:val="18"/>
              </w:rPr>
            </w:pPr>
            <w:r w:rsidRPr="00D761FA">
              <w:rPr>
                <w:sz w:val="16"/>
                <w:szCs w:val="18"/>
              </w:rPr>
              <w:t>Erstellung der Kurskonzepte (inkl. Bedarfsabfrage bei den Zielgruppen)</w:t>
            </w:r>
          </w:p>
        </w:tc>
        <w:tc>
          <w:tcPr>
            <w:tcW w:w="1654" w:type="dxa"/>
          </w:tcPr>
          <w:p w14:paraId="1588C4B1" w14:textId="7376D171" w:rsidR="007014A5" w:rsidRPr="00D761FA" w:rsidRDefault="009018F4" w:rsidP="007014A5">
            <w:pPr>
              <w:rPr>
                <w:sz w:val="16"/>
                <w:szCs w:val="18"/>
              </w:rPr>
            </w:pPr>
            <w:r w:rsidRPr="009A0672">
              <w:rPr>
                <w:sz w:val="16"/>
                <w:szCs w:val="18"/>
              </w:rPr>
              <w:t>Fünf</w:t>
            </w:r>
            <w:r w:rsidR="007014A5" w:rsidRPr="009A0672">
              <w:rPr>
                <w:sz w:val="16"/>
                <w:szCs w:val="18"/>
              </w:rPr>
              <w:t xml:space="preserve"> Wochen</w:t>
            </w:r>
          </w:p>
        </w:tc>
        <w:tc>
          <w:tcPr>
            <w:tcW w:w="1616" w:type="dxa"/>
          </w:tcPr>
          <w:p w14:paraId="3AEE6A1B" w14:textId="3791BB85" w:rsidR="007014A5" w:rsidRPr="00D761FA" w:rsidRDefault="007014A5" w:rsidP="007014A5">
            <w:pPr>
              <w:rPr>
                <w:sz w:val="16"/>
                <w:szCs w:val="18"/>
              </w:rPr>
            </w:pPr>
            <w:r w:rsidRPr="00D761FA">
              <w:rPr>
                <w:sz w:val="16"/>
                <w:szCs w:val="18"/>
              </w:rPr>
              <w:t>Pauschalpreis</w:t>
            </w:r>
          </w:p>
        </w:tc>
        <w:sdt>
          <w:sdtPr>
            <w:rPr>
              <w:sz w:val="16"/>
              <w:szCs w:val="18"/>
              <w:highlight w:val="lightGray"/>
            </w:rPr>
            <w:id w:val="312618912"/>
            <w:placeholder>
              <w:docPart w:val="B9BFB6D1250C476E9FA4B867E9FE7671"/>
            </w:placeholder>
            <w:showingPlcHdr/>
          </w:sdtPr>
          <w:sdtContent>
            <w:tc>
              <w:tcPr>
                <w:tcW w:w="1546" w:type="dxa"/>
              </w:tcPr>
              <w:p w14:paraId="6769634D" w14:textId="532BEFAE" w:rsidR="007014A5" w:rsidRPr="00D761FA" w:rsidRDefault="009168A3" w:rsidP="007014A5">
                <w:pPr>
                  <w:rPr>
                    <w:sz w:val="16"/>
                    <w:szCs w:val="18"/>
                  </w:rPr>
                </w:pPr>
                <w:r>
                  <w:rPr>
                    <w:sz w:val="16"/>
                    <w:szCs w:val="18"/>
                  </w:rPr>
                  <w:t>Bitte Nettopreis angeben</w:t>
                </w:r>
              </w:p>
            </w:tc>
          </w:sdtContent>
        </w:sdt>
        <w:sdt>
          <w:sdtPr>
            <w:rPr>
              <w:sz w:val="16"/>
              <w:szCs w:val="18"/>
            </w:rPr>
            <w:id w:val="-2016520608"/>
            <w:placeholder>
              <w:docPart w:val="222173D210C94D2A9123D736484E714C"/>
            </w:placeholder>
            <w:showingPlcHdr/>
          </w:sdtPr>
          <w:sdtContent>
            <w:tc>
              <w:tcPr>
                <w:tcW w:w="1545" w:type="dxa"/>
              </w:tcPr>
              <w:p w14:paraId="49B8FB1C" w14:textId="70234894" w:rsidR="007014A5" w:rsidRPr="00D761FA" w:rsidRDefault="002572C5" w:rsidP="007014A5">
                <w:pPr>
                  <w:rPr>
                    <w:sz w:val="16"/>
                    <w:szCs w:val="18"/>
                  </w:rPr>
                </w:pPr>
                <w:r>
                  <w:rPr>
                    <w:sz w:val="16"/>
                    <w:szCs w:val="18"/>
                  </w:rPr>
                  <w:t>Bitte Bruttopreis angeben</w:t>
                </w:r>
              </w:p>
            </w:tc>
          </w:sdtContent>
        </w:sdt>
      </w:tr>
      <w:tr w:rsidR="00F20C56" w14:paraId="1E618ED7" w14:textId="0097BE67" w:rsidTr="00621A40">
        <w:tc>
          <w:tcPr>
            <w:tcW w:w="755" w:type="dxa"/>
          </w:tcPr>
          <w:p w14:paraId="11B4A24A" w14:textId="5D59BC68" w:rsidR="007014A5" w:rsidRPr="00D761FA" w:rsidRDefault="007014A5" w:rsidP="007014A5">
            <w:pPr>
              <w:rPr>
                <w:sz w:val="16"/>
                <w:szCs w:val="18"/>
              </w:rPr>
            </w:pPr>
            <w:r w:rsidRPr="00D761FA">
              <w:rPr>
                <w:sz w:val="16"/>
                <w:szCs w:val="18"/>
              </w:rPr>
              <w:t>2</w:t>
            </w:r>
          </w:p>
        </w:tc>
        <w:tc>
          <w:tcPr>
            <w:tcW w:w="2092" w:type="dxa"/>
          </w:tcPr>
          <w:p w14:paraId="59C2B2F8" w14:textId="19BA5D31" w:rsidR="007014A5" w:rsidRPr="00D761FA" w:rsidRDefault="00E2677D" w:rsidP="007014A5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Abrufleistung</w:t>
            </w:r>
            <w:r w:rsidR="007014A5" w:rsidRPr="00D761FA">
              <w:rPr>
                <w:sz w:val="16"/>
                <w:szCs w:val="18"/>
              </w:rPr>
              <w:t xml:space="preserve">: Bedarfsgerechte Anpassung der Kurskonzepte </w:t>
            </w:r>
          </w:p>
        </w:tc>
        <w:tc>
          <w:tcPr>
            <w:tcW w:w="1654" w:type="dxa"/>
          </w:tcPr>
          <w:p w14:paraId="1D58B5E1" w14:textId="111934CC" w:rsidR="007014A5" w:rsidRPr="00D761FA" w:rsidRDefault="007014A5" w:rsidP="007014A5">
            <w:pPr>
              <w:rPr>
                <w:sz w:val="16"/>
                <w:szCs w:val="18"/>
              </w:rPr>
            </w:pPr>
            <w:r w:rsidRPr="00D761FA">
              <w:rPr>
                <w:sz w:val="16"/>
                <w:szCs w:val="18"/>
              </w:rPr>
              <w:t>Eine Woche</w:t>
            </w:r>
          </w:p>
        </w:tc>
        <w:tc>
          <w:tcPr>
            <w:tcW w:w="1616" w:type="dxa"/>
          </w:tcPr>
          <w:p w14:paraId="6F462DC9" w14:textId="55874064" w:rsidR="007014A5" w:rsidRPr="00D761FA" w:rsidRDefault="007014A5" w:rsidP="007014A5">
            <w:pPr>
              <w:rPr>
                <w:sz w:val="16"/>
                <w:szCs w:val="18"/>
              </w:rPr>
            </w:pPr>
            <w:r w:rsidRPr="00D761FA">
              <w:rPr>
                <w:sz w:val="16"/>
                <w:szCs w:val="18"/>
              </w:rPr>
              <w:t>Pauschalpreis</w:t>
            </w:r>
          </w:p>
        </w:tc>
        <w:sdt>
          <w:sdtPr>
            <w:rPr>
              <w:sz w:val="16"/>
              <w:szCs w:val="18"/>
            </w:rPr>
            <w:id w:val="1918666675"/>
            <w:placeholder>
              <w:docPart w:val="FCA35AA767F04492AD0EF5426EDC2BEE"/>
            </w:placeholder>
            <w:showingPlcHdr/>
          </w:sdtPr>
          <w:sdtContent>
            <w:tc>
              <w:tcPr>
                <w:tcW w:w="1546" w:type="dxa"/>
              </w:tcPr>
              <w:p w14:paraId="725768EF" w14:textId="09CA4405" w:rsidR="007014A5" w:rsidRPr="00D761FA" w:rsidRDefault="002572C5" w:rsidP="007014A5">
                <w:pPr>
                  <w:rPr>
                    <w:sz w:val="16"/>
                    <w:szCs w:val="18"/>
                  </w:rPr>
                </w:pPr>
                <w:r>
                  <w:rPr>
                    <w:sz w:val="16"/>
                    <w:szCs w:val="18"/>
                  </w:rPr>
                  <w:t>Bitte Nettopreis angeben</w:t>
                </w:r>
              </w:p>
            </w:tc>
          </w:sdtContent>
        </w:sdt>
        <w:sdt>
          <w:sdtPr>
            <w:rPr>
              <w:sz w:val="16"/>
              <w:szCs w:val="18"/>
            </w:rPr>
            <w:id w:val="1600445808"/>
            <w:placeholder>
              <w:docPart w:val="BFEAE193879F4CD081937BBAC0EC1A10"/>
            </w:placeholder>
            <w:showingPlcHdr/>
          </w:sdtPr>
          <w:sdtContent>
            <w:tc>
              <w:tcPr>
                <w:tcW w:w="1545" w:type="dxa"/>
              </w:tcPr>
              <w:p w14:paraId="587013D6" w14:textId="7C6F4046" w:rsidR="007014A5" w:rsidRPr="00D761FA" w:rsidRDefault="002572C5" w:rsidP="007014A5">
                <w:pPr>
                  <w:rPr>
                    <w:sz w:val="16"/>
                    <w:szCs w:val="18"/>
                  </w:rPr>
                </w:pPr>
                <w:r>
                  <w:rPr>
                    <w:sz w:val="16"/>
                    <w:szCs w:val="18"/>
                  </w:rPr>
                  <w:t>Bitte Bruttopreis angeben</w:t>
                </w:r>
              </w:p>
            </w:tc>
          </w:sdtContent>
        </w:sdt>
      </w:tr>
      <w:tr w:rsidR="00621A40" w14:paraId="57FA41B8" w14:textId="0403B350" w:rsidTr="00621A40">
        <w:tc>
          <w:tcPr>
            <w:tcW w:w="755" w:type="dxa"/>
          </w:tcPr>
          <w:p w14:paraId="1FB184E1" w14:textId="7EA0787F" w:rsidR="00621A40" w:rsidRPr="00D761FA" w:rsidRDefault="00621A40" w:rsidP="00621A40">
            <w:pPr>
              <w:rPr>
                <w:sz w:val="16"/>
                <w:szCs w:val="18"/>
              </w:rPr>
            </w:pPr>
            <w:r w:rsidRPr="00D761FA">
              <w:rPr>
                <w:sz w:val="16"/>
                <w:szCs w:val="18"/>
              </w:rPr>
              <w:t>3</w:t>
            </w:r>
          </w:p>
        </w:tc>
        <w:tc>
          <w:tcPr>
            <w:tcW w:w="2092" w:type="dxa"/>
          </w:tcPr>
          <w:p w14:paraId="78437D1B" w14:textId="006D3B0F" w:rsidR="00621A40" w:rsidRPr="00D761FA" w:rsidRDefault="00621A40" w:rsidP="00621A40">
            <w:pPr>
              <w:rPr>
                <w:sz w:val="16"/>
                <w:szCs w:val="18"/>
              </w:rPr>
            </w:pPr>
            <w:r w:rsidRPr="00D761FA">
              <w:rPr>
                <w:sz w:val="16"/>
                <w:szCs w:val="18"/>
              </w:rPr>
              <w:t>Durchführung Qualifizierungsrunde in 2026</w:t>
            </w:r>
          </w:p>
        </w:tc>
        <w:tc>
          <w:tcPr>
            <w:tcW w:w="1654" w:type="dxa"/>
          </w:tcPr>
          <w:p w14:paraId="50237F0D" w14:textId="368EB741" w:rsidR="00621A40" w:rsidRPr="00D761FA" w:rsidRDefault="00621A40" w:rsidP="00621A40">
            <w:pPr>
              <w:rPr>
                <w:sz w:val="16"/>
                <w:szCs w:val="18"/>
              </w:rPr>
            </w:pPr>
            <w:r w:rsidRPr="00D761FA">
              <w:rPr>
                <w:sz w:val="16"/>
                <w:szCs w:val="18"/>
              </w:rPr>
              <w:t>Zwei Schulungstage</w:t>
            </w:r>
          </w:p>
        </w:tc>
        <w:tc>
          <w:tcPr>
            <w:tcW w:w="1616" w:type="dxa"/>
          </w:tcPr>
          <w:p w14:paraId="7CCDF481" w14:textId="43F02C21" w:rsidR="00621A40" w:rsidRPr="00D761FA" w:rsidRDefault="00621A40" w:rsidP="00621A40">
            <w:pPr>
              <w:rPr>
                <w:sz w:val="16"/>
                <w:szCs w:val="18"/>
              </w:rPr>
            </w:pPr>
            <w:r w:rsidRPr="00D761FA">
              <w:rPr>
                <w:sz w:val="16"/>
                <w:szCs w:val="18"/>
              </w:rPr>
              <w:t>Pauschalpreis</w:t>
            </w:r>
          </w:p>
        </w:tc>
        <w:sdt>
          <w:sdtPr>
            <w:rPr>
              <w:sz w:val="16"/>
              <w:szCs w:val="18"/>
            </w:rPr>
            <w:id w:val="1762173905"/>
            <w:placeholder>
              <w:docPart w:val="149991BD52A64A2BB5AB2029C9147B2B"/>
            </w:placeholder>
            <w:showingPlcHdr/>
          </w:sdtPr>
          <w:sdtContent>
            <w:tc>
              <w:tcPr>
                <w:tcW w:w="1546" w:type="dxa"/>
              </w:tcPr>
              <w:p w14:paraId="0429F074" w14:textId="0FF39285" w:rsidR="00621A40" w:rsidRPr="00D761FA" w:rsidRDefault="00621A40" w:rsidP="00621A40">
                <w:pPr>
                  <w:rPr>
                    <w:sz w:val="16"/>
                    <w:szCs w:val="18"/>
                  </w:rPr>
                </w:pPr>
                <w:r>
                  <w:rPr>
                    <w:sz w:val="16"/>
                    <w:szCs w:val="18"/>
                  </w:rPr>
                  <w:t>Bitte Nettopreis angeben</w:t>
                </w:r>
              </w:p>
            </w:tc>
          </w:sdtContent>
        </w:sdt>
        <w:sdt>
          <w:sdtPr>
            <w:rPr>
              <w:sz w:val="16"/>
              <w:szCs w:val="18"/>
            </w:rPr>
            <w:id w:val="1828012504"/>
            <w:placeholder>
              <w:docPart w:val="260B7A75105344A8897A4FF07B2961B5"/>
            </w:placeholder>
            <w:showingPlcHdr/>
          </w:sdtPr>
          <w:sdtContent>
            <w:tc>
              <w:tcPr>
                <w:tcW w:w="1545" w:type="dxa"/>
              </w:tcPr>
              <w:p w14:paraId="1D02B73E" w14:textId="7F3B1343" w:rsidR="00621A40" w:rsidRPr="00D761FA" w:rsidRDefault="00621A40" w:rsidP="00621A40">
                <w:pPr>
                  <w:rPr>
                    <w:sz w:val="16"/>
                    <w:szCs w:val="18"/>
                  </w:rPr>
                </w:pPr>
                <w:r>
                  <w:rPr>
                    <w:sz w:val="16"/>
                    <w:szCs w:val="18"/>
                  </w:rPr>
                  <w:t>Bitte Bruttopreis angeben</w:t>
                </w:r>
              </w:p>
            </w:tc>
          </w:sdtContent>
        </w:sdt>
      </w:tr>
      <w:tr w:rsidR="00621A40" w14:paraId="2EB32CA5" w14:textId="382B607C" w:rsidTr="00621A40">
        <w:tc>
          <w:tcPr>
            <w:tcW w:w="755" w:type="dxa"/>
          </w:tcPr>
          <w:p w14:paraId="36B816CC" w14:textId="2246C995" w:rsidR="00621A40" w:rsidRPr="00D761FA" w:rsidRDefault="00621A40" w:rsidP="00621A40">
            <w:pPr>
              <w:rPr>
                <w:sz w:val="16"/>
                <w:szCs w:val="18"/>
              </w:rPr>
            </w:pPr>
            <w:r w:rsidRPr="00D761FA">
              <w:rPr>
                <w:sz w:val="16"/>
                <w:szCs w:val="18"/>
              </w:rPr>
              <w:t>4</w:t>
            </w:r>
          </w:p>
        </w:tc>
        <w:tc>
          <w:tcPr>
            <w:tcW w:w="2092" w:type="dxa"/>
          </w:tcPr>
          <w:p w14:paraId="4F4F599D" w14:textId="7C874ECF" w:rsidR="00621A40" w:rsidRPr="00D761FA" w:rsidRDefault="00621A40" w:rsidP="00621A40">
            <w:pPr>
              <w:rPr>
                <w:sz w:val="16"/>
                <w:szCs w:val="18"/>
              </w:rPr>
            </w:pPr>
            <w:r w:rsidRPr="00D761FA">
              <w:rPr>
                <w:sz w:val="16"/>
                <w:szCs w:val="18"/>
              </w:rPr>
              <w:t>Durchführung Qualifizierungsrunde in 2027</w:t>
            </w:r>
          </w:p>
        </w:tc>
        <w:tc>
          <w:tcPr>
            <w:tcW w:w="1654" w:type="dxa"/>
          </w:tcPr>
          <w:p w14:paraId="322DBD25" w14:textId="3C64AA45" w:rsidR="00621A40" w:rsidRPr="00D761FA" w:rsidRDefault="00621A40" w:rsidP="00621A40">
            <w:pPr>
              <w:rPr>
                <w:sz w:val="16"/>
                <w:szCs w:val="18"/>
              </w:rPr>
            </w:pPr>
            <w:r w:rsidRPr="00D761FA">
              <w:rPr>
                <w:sz w:val="16"/>
                <w:szCs w:val="18"/>
              </w:rPr>
              <w:t>Zwei Schulungstage</w:t>
            </w:r>
          </w:p>
        </w:tc>
        <w:tc>
          <w:tcPr>
            <w:tcW w:w="1616" w:type="dxa"/>
          </w:tcPr>
          <w:p w14:paraId="1FBDF781" w14:textId="2ED0400C" w:rsidR="00621A40" w:rsidRPr="00D761FA" w:rsidRDefault="00621A40" w:rsidP="00621A40">
            <w:pPr>
              <w:rPr>
                <w:sz w:val="16"/>
                <w:szCs w:val="18"/>
              </w:rPr>
            </w:pPr>
            <w:r w:rsidRPr="00D761FA">
              <w:rPr>
                <w:sz w:val="16"/>
                <w:szCs w:val="18"/>
              </w:rPr>
              <w:t>Pauschalpreis</w:t>
            </w:r>
          </w:p>
        </w:tc>
        <w:sdt>
          <w:sdtPr>
            <w:rPr>
              <w:sz w:val="16"/>
              <w:szCs w:val="18"/>
            </w:rPr>
            <w:id w:val="-382561575"/>
            <w:placeholder>
              <w:docPart w:val="8B8443BFD5EF4EE09BAAE5D47B0E9B6E"/>
            </w:placeholder>
            <w:showingPlcHdr/>
          </w:sdtPr>
          <w:sdtContent>
            <w:tc>
              <w:tcPr>
                <w:tcW w:w="1546" w:type="dxa"/>
              </w:tcPr>
              <w:p w14:paraId="55CCD924" w14:textId="1757A0E0" w:rsidR="00621A40" w:rsidRPr="00D761FA" w:rsidRDefault="00621A40" w:rsidP="00621A40">
                <w:pPr>
                  <w:rPr>
                    <w:sz w:val="16"/>
                    <w:szCs w:val="18"/>
                  </w:rPr>
                </w:pPr>
                <w:r>
                  <w:rPr>
                    <w:sz w:val="16"/>
                    <w:szCs w:val="18"/>
                  </w:rPr>
                  <w:t>Bitte Nettopreis angeben</w:t>
                </w:r>
              </w:p>
            </w:tc>
          </w:sdtContent>
        </w:sdt>
        <w:sdt>
          <w:sdtPr>
            <w:rPr>
              <w:sz w:val="16"/>
              <w:szCs w:val="18"/>
            </w:rPr>
            <w:id w:val="47425587"/>
            <w:placeholder>
              <w:docPart w:val="8866910ACDF44A0FA765CB405598C7E1"/>
            </w:placeholder>
            <w:showingPlcHdr/>
          </w:sdtPr>
          <w:sdtContent>
            <w:tc>
              <w:tcPr>
                <w:tcW w:w="1545" w:type="dxa"/>
              </w:tcPr>
              <w:p w14:paraId="73214EE2" w14:textId="0BC19D0E" w:rsidR="00621A40" w:rsidRPr="00D761FA" w:rsidRDefault="00621A40" w:rsidP="00621A40">
                <w:pPr>
                  <w:rPr>
                    <w:sz w:val="16"/>
                    <w:szCs w:val="18"/>
                  </w:rPr>
                </w:pPr>
                <w:r>
                  <w:rPr>
                    <w:sz w:val="16"/>
                    <w:szCs w:val="18"/>
                  </w:rPr>
                  <w:t>Bitte Bruttopreis angeben</w:t>
                </w:r>
              </w:p>
            </w:tc>
          </w:sdtContent>
        </w:sdt>
      </w:tr>
    </w:tbl>
    <w:p w14:paraId="4C7B3D4F" w14:textId="77777777" w:rsidR="00F030E7" w:rsidRPr="00F030E7" w:rsidRDefault="00DE3AE6" w:rsidP="00F030E7">
      <w:r>
        <w:pict w14:anchorId="7545AEC1">
          <v:rect id="_x0000_i1025" style="width:0;height:1.5pt" o:hralign="center" o:hrstd="t" o:hr="t" fillcolor="#a0a0a0" stroked="f"/>
        </w:pict>
      </w:r>
    </w:p>
    <w:p w14:paraId="119F1F8C" w14:textId="77777777" w:rsidR="00F030E7" w:rsidRDefault="00F030E7" w:rsidP="00F030E7">
      <w:pPr>
        <w:rPr>
          <w:b/>
          <w:bCs/>
        </w:rPr>
      </w:pPr>
      <w:r w:rsidRPr="00F030E7">
        <w:rPr>
          <w:b/>
          <w:bCs/>
        </w:rPr>
        <w:t>Gesamtpreise: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2"/>
        <w:gridCol w:w="6405"/>
      </w:tblGrid>
      <w:tr w:rsidR="00F030E7" w:rsidRPr="00F030E7" w14:paraId="00689A6A" w14:textId="77777777" w:rsidTr="00DE3AE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EEC27FD" w14:textId="77777777" w:rsidR="00F030E7" w:rsidRPr="00F030E7" w:rsidRDefault="00F030E7" w:rsidP="00DE3AE6">
            <w:pPr>
              <w:rPr>
                <w:b/>
                <w:bCs/>
              </w:rPr>
            </w:pPr>
            <w:r w:rsidRPr="00F030E7">
              <w:rPr>
                <w:b/>
                <w:bCs/>
              </w:rPr>
              <w:t>Position</w:t>
            </w:r>
          </w:p>
        </w:tc>
        <w:tc>
          <w:tcPr>
            <w:tcW w:w="0" w:type="auto"/>
            <w:vAlign w:val="center"/>
            <w:hideMark/>
          </w:tcPr>
          <w:p w14:paraId="24C6F9C4" w14:textId="77777777" w:rsidR="00F030E7" w:rsidRPr="00F030E7" w:rsidRDefault="00F030E7" w:rsidP="00DE3AE6">
            <w:pPr>
              <w:rPr>
                <w:b/>
                <w:bCs/>
              </w:rPr>
            </w:pPr>
            <w:r w:rsidRPr="00F030E7">
              <w:rPr>
                <w:b/>
                <w:bCs/>
              </w:rPr>
              <w:t>Betrag (netto)</w:t>
            </w:r>
          </w:p>
        </w:tc>
      </w:tr>
      <w:tr w:rsidR="00F030E7" w:rsidRPr="00F030E7" w14:paraId="1AED70E4" w14:textId="77777777" w:rsidTr="00DE3AE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52664E" w14:textId="77777777" w:rsidR="00F030E7" w:rsidRPr="00F030E7" w:rsidRDefault="00F030E7" w:rsidP="00DE3AE6">
            <w:r w:rsidRPr="00F030E7">
              <w:rPr>
                <w:b/>
                <w:bCs/>
              </w:rPr>
              <w:t>Gesamtpreis netto</w:t>
            </w:r>
          </w:p>
        </w:tc>
        <w:sdt>
          <w:sdtPr>
            <w:id w:val="609322743"/>
            <w:placeholder>
              <w:docPart w:val="65922D495B1646D1B4E53698288B3223"/>
            </w:placeholder>
            <w:showingPlcHdr/>
          </w:sdtPr>
          <w:sdtContent>
            <w:tc>
              <w:tcPr>
                <w:tcW w:w="0" w:type="auto"/>
                <w:vAlign w:val="center"/>
                <w:hideMark/>
              </w:tcPr>
              <w:p w14:paraId="372B8080" w14:textId="77777777" w:rsidR="00F030E7" w:rsidRPr="00F030E7" w:rsidRDefault="00C720F0" w:rsidP="00DE3AE6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den Betrag (netto) in €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  <w:tr w:rsidR="00F030E7" w:rsidRPr="00F030E7" w14:paraId="5ABBCDD5" w14:textId="77777777" w:rsidTr="00DE3AE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108BC2" w14:textId="77777777" w:rsidR="00F030E7" w:rsidRPr="00F030E7" w:rsidRDefault="00F030E7" w:rsidP="00DE3AE6">
            <w:r w:rsidRPr="00F030E7">
              <w:t>MwSt. (z. B. 19%)</w:t>
            </w:r>
          </w:p>
        </w:tc>
        <w:sdt>
          <w:sdtPr>
            <w:id w:val="757875666"/>
            <w:placeholder>
              <w:docPart w:val="ACD4DC4F879A45C5891F879FF6B1CF53"/>
            </w:placeholder>
            <w:showingPlcHdr/>
          </w:sdtPr>
          <w:sdtContent>
            <w:tc>
              <w:tcPr>
                <w:tcW w:w="0" w:type="auto"/>
                <w:vAlign w:val="center"/>
                <w:hideMark/>
              </w:tcPr>
              <w:p w14:paraId="6FCE5C67" w14:textId="77777777" w:rsidR="00F030E7" w:rsidRPr="00F030E7" w:rsidRDefault="00C720F0" w:rsidP="00DE3AE6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die MwSt. in €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  <w:tr w:rsidR="00F030E7" w:rsidRPr="00F030E7" w14:paraId="66E6826F" w14:textId="77777777" w:rsidTr="00DE3AE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D44C4D" w14:textId="77777777" w:rsidR="00F030E7" w:rsidRPr="00F030E7" w:rsidRDefault="00F030E7" w:rsidP="00DE3AE6">
            <w:r w:rsidRPr="00F030E7">
              <w:rPr>
                <w:b/>
                <w:bCs/>
              </w:rPr>
              <w:t>Gesamtpreis brutto</w:t>
            </w:r>
          </w:p>
        </w:tc>
        <w:sdt>
          <w:sdtPr>
            <w:id w:val="-1206095016"/>
            <w:placeholder>
              <w:docPart w:val="9DC5436990B14FB09D79219FFEEA547B"/>
            </w:placeholder>
            <w:showingPlcHdr/>
          </w:sdtPr>
          <w:sdtContent>
            <w:tc>
              <w:tcPr>
                <w:tcW w:w="0" w:type="auto"/>
                <w:vAlign w:val="center"/>
                <w:hideMark/>
              </w:tcPr>
              <w:p w14:paraId="788023B3" w14:textId="77777777" w:rsidR="00F030E7" w:rsidRPr="00F030E7" w:rsidRDefault="00C720F0" w:rsidP="00DE3AE6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den Betrag (brutto) in €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3426D8A2" w14:textId="77777777" w:rsidR="00F030E7" w:rsidRPr="00F030E7" w:rsidRDefault="00DE3AE6" w:rsidP="00F030E7">
      <w:r>
        <w:lastRenderedPageBreak/>
        <w:pict w14:anchorId="0548C010">
          <v:rect id="_x0000_i1026" style="width:0;height:1.5pt" o:hralign="center" o:hrstd="t" o:hr="t" fillcolor="#a0a0a0" stroked="f"/>
        </w:pict>
      </w:r>
    </w:p>
    <w:p w14:paraId="51517F70" w14:textId="77777777" w:rsidR="009C39A2" w:rsidRDefault="009C39A2" w:rsidP="009E3D58">
      <w:pPr>
        <w:rPr>
          <w:rStyle w:val="Fett"/>
        </w:rPr>
      </w:pPr>
      <w:r>
        <w:rPr>
          <w:rStyle w:val="Fett"/>
        </w:rPr>
        <w:t>Hinweise (optional durch den Bieter</w:t>
      </w:r>
      <w:r w:rsidR="00D311E7">
        <w:rPr>
          <w:rStyle w:val="Fett"/>
        </w:rPr>
        <w:t>/die Bieterin</w:t>
      </w:r>
      <w:r>
        <w:rPr>
          <w:rStyle w:val="Fett"/>
        </w:rPr>
        <w:t xml:space="preserve"> zu ergänzen)</w:t>
      </w:r>
    </w:p>
    <w:sdt>
      <w:sdtPr>
        <w:rPr>
          <w:rStyle w:val="Fett"/>
        </w:rPr>
        <w:id w:val="-738481561"/>
        <w:placeholder>
          <w:docPart w:val="3DB5FE0DD43244B0911C3C44AD0790A9"/>
        </w:placeholder>
        <w:showingPlcHdr/>
      </w:sdtPr>
      <w:sdtContent>
        <w:p w14:paraId="3E92DB8E" w14:textId="77777777" w:rsidR="009C39A2" w:rsidRDefault="009C39A2" w:rsidP="009E3D58">
          <w:pPr>
            <w:rPr>
              <w:rStyle w:val="Fett"/>
            </w:rPr>
          </w:pPr>
          <w:r w:rsidRPr="00783357">
            <w:rPr>
              <w:rStyle w:val="Platzhaltertext"/>
            </w:rPr>
            <w:t>Klicken oder tippen Sie hier, um Text einzugeben.</w:t>
          </w:r>
        </w:p>
      </w:sdtContent>
    </w:sdt>
    <w:p w14:paraId="391DA1E9" w14:textId="77777777" w:rsidR="00FA37CD" w:rsidRDefault="00FA37CD" w:rsidP="009E3D58">
      <w:pPr>
        <w:rPr>
          <w:rStyle w:val="Fett"/>
        </w:rPr>
      </w:pPr>
    </w:p>
    <w:p w14:paraId="42848D38" w14:textId="10AF88BE" w:rsidR="009E3D58" w:rsidRPr="00B50305" w:rsidRDefault="009E3D58" w:rsidP="009E3D58">
      <w:r>
        <w:rPr>
          <w:rStyle w:val="Fett"/>
        </w:rPr>
        <w:t>Bestätigung des</w:t>
      </w:r>
      <w:r w:rsidR="00F030E7" w:rsidRPr="00F030E7">
        <w:rPr>
          <w:rStyle w:val="Fett"/>
        </w:rPr>
        <w:t xml:space="preserve"> Anbieters</w:t>
      </w:r>
      <w:r w:rsidR="00D311E7">
        <w:rPr>
          <w:rStyle w:val="Fett"/>
        </w:rPr>
        <w:t>/der Anbieterin</w:t>
      </w:r>
      <w:r w:rsidR="00F030E7" w:rsidRPr="00F030E7">
        <w:rPr>
          <w:rStyle w:val="Fett"/>
        </w:rPr>
        <w:t>:</w:t>
      </w:r>
      <w:r w:rsidR="00F030E7" w:rsidRPr="00F030E7">
        <w:br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48"/>
        <w:gridCol w:w="7160"/>
      </w:tblGrid>
      <w:tr w:rsidR="009E3D58" w:rsidRPr="00B50305" w14:paraId="08705190" w14:textId="77777777" w:rsidTr="00DE3AE6">
        <w:trPr>
          <w:trHeight w:val="397"/>
        </w:trPr>
        <w:tc>
          <w:tcPr>
            <w:tcW w:w="1838" w:type="dxa"/>
            <w:vAlign w:val="center"/>
          </w:tcPr>
          <w:p w14:paraId="722A83C5" w14:textId="77777777" w:rsidR="009E3D58" w:rsidRPr="009E3D58" w:rsidRDefault="009E3D58" w:rsidP="00DE3AE6">
            <w:pPr>
              <w:rPr>
                <w:szCs w:val="19"/>
              </w:rPr>
            </w:pPr>
            <w:r w:rsidRPr="009E3D58">
              <w:rPr>
                <w:szCs w:val="19"/>
              </w:rPr>
              <w:t>Name der Firma:</w:t>
            </w:r>
          </w:p>
        </w:tc>
        <w:sdt>
          <w:sdtPr>
            <w:rPr>
              <w:szCs w:val="19"/>
            </w:rPr>
            <w:id w:val="203374891"/>
            <w:placeholder>
              <w:docPart w:val="B17122A16E9A4B06AEEEA5C7C90DE8EA"/>
            </w:placeholder>
            <w:showingPlcHdr/>
          </w:sdtPr>
          <w:sdtContent>
            <w:tc>
              <w:tcPr>
                <w:tcW w:w="7224" w:type="dxa"/>
                <w:vAlign w:val="center"/>
              </w:tcPr>
              <w:p w14:paraId="640E0204" w14:textId="77777777" w:rsidR="009E3D58" w:rsidRPr="00C720F0" w:rsidRDefault="009E3D58" w:rsidP="00DE3AE6">
                <w:pPr>
                  <w:rPr>
                    <w:szCs w:val="19"/>
                  </w:rPr>
                </w:pPr>
                <w:r w:rsidRPr="00C720F0">
                  <w:rPr>
                    <w:rStyle w:val="Platzhaltertext"/>
                    <w:szCs w:val="19"/>
                  </w:rPr>
                  <w:t>Klicken Sie hier, um Text einzugeben.</w:t>
                </w:r>
              </w:p>
            </w:tc>
          </w:sdtContent>
        </w:sdt>
      </w:tr>
      <w:tr w:rsidR="009E3D58" w:rsidRPr="00B50305" w14:paraId="38D95834" w14:textId="77777777" w:rsidTr="00DE3AE6">
        <w:trPr>
          <w:trHeight w:val="397"/>
        </w:trPr>
        <w:tc>
          <w:tcPr>
            <w:tcW w:w="1838" w:type="dxa"/>
            <w:vAlign w:val="center"/>
          </w:tcPr>
          <w:p w14:paraId="57F5A953" w14:textId="77777777" w:rsidR="009E3D58" w:rsidRPr="009E3D58" w:rsidRDefault="009E3D58" w:rsidP="00DE3AE6">
            <w:pPr>
              <w:rPr>
                <w:szCs w:val="19"/>
              </w:rPr>
            </w:pPr>
            <w:r w:rsidRPr="009E3D58">
              <w:rPr>
                <w:szCs w:val="19"/>
              </w:rPr>
              <w:t>Ansprechpartner*in:</w:t>
            </w:r>
          </w:p>
        </w:tc>
        <w:sdt>
          <w:sdtPr>
            <w:rPr>
              <w:szCs w:val="19"/>
            </w:rPr>
            <w:id w:val="1852297059"/>
            <w:placeholder>
              <w:docPart w:val="B17122A16E9A4B06AEEEA5C7C90DE8EA"/>
            </w:placeholder>
            <w:showingPlcHdr/>
          </w:sdtPr>
          <w:sdtContent>
            <w:tc>
              <w:tcPr>
                <w:tcW w:w="7224" w:type="dxa"/>
                <w:vAlign w:val="center"/>
              </w:tcPr>
              <w:p w14:paraId="066DAED8" w14:textId="72876BE7" w:rsidR="009E3D58" w:rsidRPr="00C720F0" w:rsidRDefault="00E71944" w:rsidP="00DE3AE6">
                <w:pPr>
                  <w:rPr>
                    <w:szCs w:val="19"/>
                  </w:rPr>
                </w:pPr>
                <w:r w:rsidRPr="00C720F0">
                  <w:rPr>
                    <w:rStyle w:val="Platzhaltertext"/>
                    <w:szCs w:val="19"/>
                  </w:rPr>
                  <w:t>Klicken Sie hier, um Text einzugeben.</w:t>
                </w:r>
              </w:p>
            </w:tc>
          </w:sdtContent>
        </w:sdt>
      </w:tr>
      <w:tr w:rsidR="009E3D58" w:rsidRPr="00B50305" w14:paraId="22C6AF54" w14:textId="77777777" w:rsidTr="00DE3AE6">
        <w:trPr>
          <w:trHeight w:val="397"/>
        </w:trPr>
        <w:tc>
          <w:tcPr>
            <w:tcW w:w="1838" w:type="dxa"/>
            <w:vAlign w:val="center"/>
          </w:tcPr>
          <w:p w14:paraId="0519A487" w14:textId="77777777" w:rsidR="009E3D58" w:rsidRPr="009E3D58" w:rsidRDefault="009E3D58" w:rsidP="00DE3AE6">
            <w:pPr>
              <w:rPr>
                <w:szCs w:val="19"/>
              </w:rPr>
            </w:pPr>
            <w:r w:rsidRPr="009E3D58">
              <w:rPr>
                <w:szCs w:val="19"/>
              </w:rPr>
              <w:t>Telefonnummer:</w:t>
            </w:r>
          </w:p>
        </w:tc>
        <w:sdt>
          <w:sdtPr>
            <w:rPr>
              <w:szCs w:val="19"/>
            </w:rPr>
            <w:id w:val="1715917474"/>
            <w:placeholder>
              <w:docPart w:val="B17122A16E9A4B06AEEEA5C7C90DE8EA"/>
            </w:placeholder>
            <w:showingPlcHdr/>
          </w:sdtPr>
          <w:sdtContent>
            <w:tc>
              <w:tcPr>
                <w:tcW w:w="7224" w:type="dxa"/>
                <w:vAlign w:val="center"/>
              </w:tcPr>
              <w:p w14:paraId="43C97628" w14:textId="79CF713B" w:rsidR="009E3D58" w:rsidRPr="00C720F0" w:rsidRDefault="00E71944" w:rsidP="00DE3AE6">
                <w:pPr>
                  <w:rPr>
                    <w:szCs w:val="19"/>
                  </w:rPr>
                </w:pPr>
                <w:r w:rsidRPr="00C720F0">
                  <w:rPr>
                    <w:rStyle w:val="Platzhaltertext"/>
                    <w:szCs w:val="19"/>
                  </w:rPr>
                  <w:t>Klicken Sie hier, um Text einzugeben.</w:t>
                </w:r>
              </w:p>
            </w:tc>
          </w:sdtContent>
        </w:sdt>
      </w:tr>
      <w:tr w:rsidR="009E3D58" w:rsidRPr="00B50305" w14:paraId="50D09065" w14:textId="77777777" w:rsidTr="00DE3AE6">
        <w:trPr>
          <w:trHeight w:val="397"/>
        </w:trPr>
        <w:tc>
          <w:tcPr>
            <w:tcW w:w="1838" w:type="dxa"/>
            <w:vAlign w:val="center"/>
          </w:tcPr>
          <w:p w14:paraId="3B40F857" w14:textId="77777777" w:rsidR="009E3D58" w:rsidRPr="009E3D58" w:rsidRDefault="009E3D58" w:rsidP="00DE3AE6">
            <w:pPr>
              <w:rPr>
                <w:szCs w:val="19"/>
              </w:rPr>
            </w:pPr>
            <w:r w:rsidRPr="009E3D58">
              <w:rPr>
                <w:szCs w:val="19"/>
              </w:rPr>
              <w:t>Ort, Datum:</w:t>
            </w:r>
          </w:p>
        </w:tc>
        <w:sdt>
          <w:sdtPr>
            <w:rPr>
              <w:szCs w:val="19"/>
            </w:rPr>
            <w:id w:val="99220169"/>
            <w:placeholder>
              <w:docPart w:val="B17122A16E9A4B06AEEEA5C7C90DE8EA"/>
            </w:placeholder>
            <w:showingPlcHdr/>
          </w:sdtPr>
          <w:sdtContent>
            <w:tc>
              <w:tcPr>
                <w:tcW w:w="7224" w:type="dxa"/>
                <w:vAlign w:val="center"/>
              </w:tcPr>
              <w:p w14:paraId="4683FEBE" w14:textId="4C30FE5A" w:rsidR="009E3D58" w:rsidRPr="00C720F0" w:rsidRDefault="00E71944" w:rsidP="00DE3AE6">
                <w:pPr>
                  <w:rPr>
                    <w:szCs w:val="19"/>
                  </w:rPr>
                </w:pPr>
                <w:r w:rsidRPr="00C720F0">
                  <w:rPr>
                    <w:rStyle w:val="Platzhaltertext"/>
                    <w:szCs w:val="19"/>
                  </w:rPr>
                  <w:t>Klicken Sie hier, um Text einzugeben.</w:t>
                </w:r>
              </w:p>
            </w:tc>
          </w:sdtContent>
        </w:sdt>
      </w:tr>
    </w:tbl>
    <w:p w14:paraId="6C405692" w14:textId="77777777" w:rsidR="009E3D58" w:rsidRDefault="009E3D58" w:rsidP="00F030E7"/>
    <w:p w14:paraId="7B45FDBF" w14:textId="77777777" w:rsidR="002602B4" w:rsidRPr="00F030E7" w:rsidRDefault="002602B4" w:rsidP="00F030E7">
      <w:pPr>
        <w:rPr>
          <w:lang w:eastAsia="de-DE"/>
        </w:rPr>
      </w:pPr>
    </w:p>
    <w:sectPr w:rsidR="002602B4" w:rsidRPr="00F030E7" w:rsidSect="000C14F7">
      <w:type w:val="continuous"/>
      <w:pgSz w:w="11906" w:h="16838"/>
      <w:pgMar w:top="2835" w:right="1270" w:bottom="226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9D72F" w14:textId="77777777" w:rsidR="005C6364" w:rsidRDefault="005C6364" w:rsidP="00E621CA">
      <w:pPr>
        <w:spacing w:after="0" w:line="240" w:lineRule="auto"/>
      </w:pPr>
      <w:r>
        <w:separator/>
      </w:r>
    </w:p>
  </w:endnote>
  <w:endnote w:type="continuationSeparator" w:id="0">
    <w:p w14:paraId="48010C68" w14:textId="77777777" w:rsidR="005C6364" w:rsidRDefault="005C6364" w:rsidP="00E62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IN OT Cond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2014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DB7BB" w14:textId="77777777" w:rsidR="006B3E03" w:rsidRDefault="006B3E0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3497299"/>
      <w:docPartObj>
        <w:docPartGallery w:val="Page Numbers (Bottom of Page)"/>
        <w:docPartUnique/>
      </w:docPartObj>
    </w:sdtPr>
    <w:sdtEndPr>
      <w:rPr>
        <w:sz w:val="17"/>
        <w:szCs w:val="17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7"/>
            <w:szCs w:val="17"/>
          </w:rPr>
        </w:sdtEndPr>
        <w:sdtContent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2"/>
              <w:gridCol w:w="4111"/>
              <w:gridCol w:w="2545"/>
            </w:tblGrid>
            <w:tr w:rsidR="00CB399F" w:rsidRPr="00EE5433" w14:paraId="4FEC9C6D" w14:textId="77777777" w:rsidTr="00DE3AE6">
              <w:trPr>
                <w:trHeight w:hRule="exact" w:val="340"/>
              </w:trPr>
              <w:tc>
                <w:tcPr>
                  <w:tcW w:w="2552" w:type="dxa"/>
                  <w:vAlign w:val="center"/>
                  <w:hideMark/>
                </w:tcPr>
                <w:p w14:paraId="113E8E09" w14:textId="77777777" w:rsidR="00CB399F" w:rsidRPr="00EE5433" w:rsidRDefault="00CB399F" w:rsidP="00CB399F">
                  <w:pPr>
                    <w:spacing w:after="140" w:line="160" w:lineRule="exact"/>
                    <w:ind w:right="-283"/>
                    <w:rPr>
                      <w:spacing w:val="0"/>
                      <w:sz w:val="14"/>
                    </w:rPr>
                  </w:pPr>
                  <w:r w:rsidRPr="00EE5433">
                    <w:rPr>
                      <w:spacing w:val="0"/>
                      <w:sz w:val="14"/>
                    </w:rPr>
                    <w:t>Landesanstalt für Medien NRW</w:t>
                  </w:r>
                  <w:r w:rsidRPr="00EE5433">
                    <w:rPr>
                      <w:spacing w:val="0"/>
                      <w:sz w:val="14"/>
                    </w:rPr>
                    <w:br/>
                    <w:t>Zollhof 2 · D-40221 Düsseldorf</w:t>
                  </w:r>
                </w:p>
              </w:tc>
              <w:tc>
                <w:tcPr>
                  <w:tcW w:w="4111" w:type="dxa"/>
                  <w:vAlign w:val="center"/>
                  <w:hideMark/>
                </w:tcPr>
                <w:p w14:paraId="27DBB6E7" w14:textId="77777777" w:rsidR="00CB399F" w:rsidRPr="00EE5433" w:rsidRDefault="00CB399F" w:rsidP="00CB399F">
                  <w:pPr>
                    <w:spacing w:after="140" w:line="160" w:lineRule="exact"/>
                    <w:ind w:left="283"/>
                    <w:rPr>
                      <w:spacing w:val="0"/>
                      <w:sz w:val="14"/>
                    </w:rPr>
                  </w:pPr>
                  <w:r w:rsidRPr="00EE5433">
                    <w:rPr>
                      <w:color w:val="00A096" w:themeColor="accent3"/>
                      <w:spacing w:val="0"/>
                      <w:sz w:val="14"/>
                    </w:rPr>
                    <w:t>T</w:t>
                  </w:r>
                  <w:r w:rsidRPr="00EE5433">
                    <w:rPr>
                      <w:spacing w:val="0"/>
                      <w:sz w:val="14"/>
                    </w:rPr>
                    <w:tab/>
                    <w:t>+49 211 77007-0</w:t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color w:val="00A096" w:themeColor="accent3"/>
                      <w:spacing w:val="0"/>
                      <w:sz w:val="14"/>
                    </w:rPr>
                    <w:t>F</w:t>
                  </w:r>
                  <w:r w:rsidRPr="00EE5433">
                    <w:rPr>
                      <w:spacing w:val="0"/>
                      <w:sz w:val="14"/>
                    </w:rPr>
                    <w:t xml:space="preserve"> </w:t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spacing w:val="0"/>
                      <w:sz w:val="14"/>
                    </w:rPr>
                    <w:t>+49 211 727170</w:t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spacing w:val="0"/>
                      <w:sz w:val="14"/>
                    </w:rPr>
                    <w:br/>
                  </w:r>
                  <w:hyperlink r:id="rId1" w:history="1">
                    <w:r w:rsidRPr="00EE5433">
                      <w:rPr>
                        <w:color w:val="5F5F5F" w:themeColor="hyperlink"/>
                        <w:spacing w:val="0"/>
                        <w:sz w:val="14"/>
                        <w:u w:val="single"/>
                      </w:rPr>
                      <w:t>info@medienanstalt-nrw.de</w:t>
                    </w:r>
                  </w:hyperlink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color w:val="5F5F5F" w:themeColor="hyperlink"/>
                      <w:spacing w:val="0"/>
                      <w:sz w:val="14"/>
                      <w:u w:val="single"/>
                    </w:rPr>
                    <w:t>medienanstalt-nrw.de</w:t>
                  </w:r>
                </w:p>
              </w:tc>
              <w:tc>
                <w:tcPr>
                  <w:tcW w:w="2545" w:type="dxa"/>
                  <w:vAlign w:val="center"/>
                  <w:hideMark/>
                </w:tcPr>
                <w:p w14:paraId="33048845" w14:textId="77777777" w:rsidR="00CB399F" w:rsidRPr="00EE5433" w:rsidRDefault="00CB399F" w:rsidP="00CB399F">
                  <w:pPr>
                    <w:spacing w:after="140" w:line="160" w:lineRule="exact"/>
                    <w:jc w:val="right"/>
                    <w:rPr>
                      <w:spacing w:val="0"/>
                      <w:sz w:val="14"/>
                    </w:rPr>
                  </w:pPr>
                  <w:r w:rsidRPr="00EE5433">
                    <w:rPr>
                      <w:spacing w:val="0"/>
                      <w:sz w:val="14"/>
                    </w:rPr>
                    <w:t>Stadtsparkasse Düsseldorf</w:t>
                  </w:r>
                  <w:r w:rsidRPr="00EE5433">
                    <w:rPr>
                      <w:spacing w:val="0"/>
                      <w:sz w:val="14"/>
                    </w:rPr>
                    <w:br/>
                    <w:t>DE 33 3005 0110 1006 4802 53</w:t>
                  </w:r>
                </w:p>
              </w:tc>
            </w:tr>
          </w:tbl>
          <w:p w14:paraId="4339E7E0" w14:textId="77777777" w:rsidR="00CB399F" w:rsidRDefault="00CB399F" w:rsidP="007B4574">
            <w:pPr>
              <w:pStyle w:val="Fuzeile"/>
              <w:jc w:val="right"/>
            </w:pPr>
          </w:p>
          <w:p w14:paraId="1F8153E5" w14:textId="77777777" w:rsidR="00CB399F" w:rsidRPr="006B3E03" w:rsidRDefault="00672725" w:rsidP="006B3E03">
            <w:pPr>
              <w:pStyle w:val="Fuzeile"/>
              <w:jc w:val="right"/>
              <w:rPr>
                <w:bCs/>
                <w:sz w:val="17"/>
                <w:szCs w:val="17"/>
              </w:rPr>
            </w:pPr>
            <w:r w:rsidRPr="007B4574">
              <w:rPr>
                <w:bCs/>
                <w:sz w:val="17"/>
                <w:szCs w:val="17"/>
              </w:rPr>
              <w:fldChar w:fldCharType="begin"/>
            </w:r>
            <w:r w:rsidRPr="007B4574">
              <w:rPr>
                <w:bCs/>
                <w:sz w:val="17"/>
                <w:szCs w:val="17"/>
              </w:rPr>
              <w:instrText>PAGE</w:instrText>
            </w:r>
            <w:r w:rsidRPr="007B4574">
              <w:rPr>
                <w:bCs/>
                <w:sz w:val="17"/>
                <w:szCs w:val="17"/>
              </w:rPr>
              <w:fldChar w:fldCharType="separate"/>
            </w:r>
            <w:r w:rsidR="009F50D2" w:rsidRPr="007B4574">
              <w:rPr>
                <w:bCs/>
                <w:noProof/>
                <w:sz w:val="17"/>
                <w:szCs w:val="17"/>
              </w:rPr>
              <w:t>2</w:t>
            </w:r>
            <w:r w:rsidRPr="007B4574">
              <w:rPr>
                <w:bCs/>
                <w:sz w:val="17"/>
                <w:szCs w:val="17"/>
              </w:rPr>
              <w:fldChar w:fldCharType="end"/>
            </w:r>
            <w:r w:rsidRPr="007B4574">
              <w:rPr>
                <w:sz w:val="17"/>
                <w:szCs w:val="17"/>
              </w:rPr>
              <w:t>/</w:t>
            </w:r>
            <w:r w:rsidR="006B3E03" w:rsidRPr="007B4574">
              <w:rPr>
                <w:bCs/>
                <w:sz w:val="17"/>
                <w:szCs w:val="17"/>
              </w:rPr>
              <w:fldChar w:fldCharType="begin"/>
            </w:r>
            <w:r w:rsidR="006B3E03">
              <w:rPr>
                <w:bCs/>
                <w:sz w:val="17"/>
                <w:szCs w:val="17"/>
              </w:rPr>
              <w:instrText>NUM</w:instrText>
            </w:r>
            <w:r w:rsidR="006B3E03" w:rsidRPr="007B4574">
              <w:rPr>
                <w:bCs/>
                <w:sz w:val="17"/>
                <w:szCs w:val="17"/>
              </w:rPr>
              <w:instrText>PAGE</w:instrText>
            </w:r>
            <w:r w:rsidR="006B3E03">
              <w:rPr>
                <w:bCs/>
                <w:sz w:val="17"/>
                <w:szCs w:val="17"/>
              </w:rPr>
              <w:instrText>S</w:instrText>
            </w:r>
            <w:r w:rsidR="006B3E03" w:rsidRPr="007B4574">
              <w:rPr>
                <w:bCs/>
                <w:sz w:val="17"/>
                <w:szCs w:val="17"/>
              </w:rPr>
              <w:fldChar w:fldCharType="separate"/>
            </w:r>
            <w:r w:rsidR="006B3E03">
              <w:rPr>
                <w:bCs/>
                <w:sz w:val="17"/>
                <w:szCs w:val="17"/>
              </w:rPr>
              <w:t>1</w:t>
            </w:r>
            <w:r w:rsidR="006B3E03" w:rsidRPr="007B4574">
              <w:rPr>
                <w:bCs/>
                <w:sz w:val="17"/>
                <w:szCs w:val="17"/>
              </w:rPr>
              <w:fldChar w:fldCharType="end"/>
            </w:r>
          </w:p>
          <w:p w14:paraId="3F7C31A9" w14:textId="77777777" w:rsidR="00672725" w:rsidRPr="007B4574" w:rsidRDefault="00DE3AE6" w:rsidP="007B4574">
            <w:pPr>
              <w:pStyle w:val="Fuzeile"/>
              <w:jc w:val="right"/>
              <w:rPr>
                <w:sz w:val="17"/>
                <w:szCs w:val="17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2545"/>
    </w:tblGrid>
    <w:tr w:rsidR="00EE5433" w:rsidRPr="00EE5433" w14:paraId="0DFF9149" w14:textId="77777777" w:rsidTr="00EE5433">
      <w:trPr>
        <w:trHeight w:hRule="exact" w:val="340"/>
      </w:trPr>
      <w:tc>
        <w:tcPr>
          <w:tcW w:w="2552" w:type="dxa"/>
          <w:vAlign w:val="center"/>
          <w:hideMark/>
        </w:tcPr>
        <w:p w14:paraId="4F690FD3" w14:textId="77777777" w:rsidR="00EE5433" w:rsidRPr="00EE5433" w:rsidRDefault="00EE5433" w:rsidP="00EE5433">
          <w:pPr>
            <w:spacing w:after="140" w:line="160" w:lineRule="exact"/>
            <w:ind w:right="-283"/>
            <w:rPr>
              <w:spacing w:val="0"/>
              <w:sz w:val="14"/>
            </w:rPr>
          </w:pPr>
          <w:bookmarkStart w:id="0" w:name="COUNTER"/>
          <w:r w:rsidRPr="00EE5433">
            <w:rPr>
              <w:spacing w:val="0"/>
              <w:sz w:val="14"/>
            </w:rPr>
            <w:t>Landesanstalt für Medien NRW</w:t>
          </w:r>
          <w:r w:rsidRPr="00EE5433">
            <w:rPr>
              <w:spacing w:val="0"/>
              <w:sz w:val="14"/>
            </w:rPr>
            <w:br/>
            <w:t>Zollhof 2 · D-40221 Düsseldorf</w:t>
          </w:r>
        </w:p>
      </w:tc>
      <w:tc>
        <w:tcPr>
          <w:tcW w:w="4111" w:type="dxa"/>
          <w:vAlign w:val="center"/>
          <w:hideMark/>
        </w:tcPr>
        <w:p w14:paraId="0C90DED5" w14:textId="77777777" w:rsidR="00EE5433" w:rsidRPr="00EE5433" w:rsidRDefault="00EE5433" w:rsidP="00EE5433">
          <w:pPr>
            <w:spacing w:after="140" w:line="160" w:lineRule="exact"/>
            <w:ind w:left="283"/>
            <w:rPr>
              <w:spacing w:val="0"/>
              <w:sz w:val="14"/>
            </w:rPr>
          </w:pPr>
          <w:r w:rsidRPr="00EE5433">
            <w:rPr>
              <w:color w:val="00A096" w:themeColor="accent3"/>
              <w:spacing w:val="0"/>
              <w:sz w:val="14"/>
            </w:rPr>
            <w:t>T</w:t>
          </w:r>
          <w:r w:rsidRPr="00EE5433">
            <w:rPr>
              <w:spacing w:val="0"/>
              <w:sz w:val="14"/>
            </w:rPr>
            <w:tab/>
            <w:t>+49 211 77007-0</w:t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color w:val="00A096" w:themeColor="accent3"/>
              <w:spacing w:val="0"/>
              <w:sz w:val="14"/>
            </w:rPr>
            <w:t>F</w:t>
          </w:r>
          <w:r w:rsidRPr="00EE5433">
            <w:rPr>
              <w:spacing w:val="0"/>
              <w:sz w:val="14"/>
            </w:rPr>
            <w:t xml:space="preserve"> </w:t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spacing w:val="0"/>
              <w:sz w:val="14"/>
            </w:rPr>
            <w:t>+49 211 727170</w:t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spacing w:val="0"/>
              <w:sz w:val="14"/>
            </w:rPr>
            <w:br/>
          </w:r>
          <w:hyperlink r:id="rId1" w:history="1">
            <w:r w:rsidRPr="00EE5433">
              <w:rPr>
                <w:color w:val="5F5F5F" w:themeColor="hyperlink"/>
                <w:spacing w:val="0"/>
                <w:sz w:val="14"/>
                <w:u w:val="single"/>
              </w:rPr>
              <w:t>info@medienanstalt-nrw.de</w:t>
            </w:r>
          </w:hyperlink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color w:val="5F5F5F" w:themeColor="hyperlink"/>
              <w:spacing w:val="0"/>
              <w:sz w:val="14"/>
              <w:u w:val="single"/>
            </w:rPr>
            <w:t>medienanstalt-nrw.de</w:t>
          </w:r>
        </w:p>
      </w:tc>
      <w:tc>
        <w:tcPr>
          <w:tcW w:w="2545" w:type="dxa"/>
          <w:vAlign w:val="center"/>
          <w:hideMark/>
        </w:tcPr>
        <w:p w14:paraId="2CC1484E" w14:textId="77777777" w:rsidR="00EE5433" w:rsidRPr="00EE5433" w:rsidRDefault="00EE5433" w:rsidP="00EE5433">
          <w:pPr>
            <w:spacing w:after="140" w:line="160" w:lineRule="exact"/>
            <w:jc w:val="right"/>
            <w:rPr>
              <w:spacing w:val="0"/>
              <w:sz w:val="14"/>
            </w:rPr>
          </w:pPr>
          <w:r w:rsidRPr="00EE5433">
            <w:rPr>
              <w:spacing w:val="0"/>
              <w:sz w:val="14"/>
            </w:rPr>
            <w:t>Stadtsparkasse Düsseldorf</w:t>
          </w:r>
          <w:r w:rsidRPr="00EE5433">
            <w:rPr>
              <w:spacing w:val="0"/>
              <w:sz w:val="14"/>
            </w:rPr>
            <w:br/>
            <w:t>DE 33 3005 0110 1006 4802 53</w:t>
          </w:r>
        </w:p>
      </w:tc>
    </w:tr>
    <w:bookmarkEnd w:id="0"/>
  </w:tbl>
  <w:p w14:paraId="207552CC" w14:textId="77777777" w:rsidR="00CB399F" w:rsidRPr="00CB399F" w:rsidRDefault="00CB399F" w:rsidP="00CB399F">
    <w:pPr>
      <w:pStyle w:val="Fuzeile"/>
      <w:jc w:val="right"/>
      <w:rPr>
        <w:szCs w:val="19"/>
      </w:rPr>
    </w:pPr>
  </w:p>
  <w:p w14:paraId="4FF61534" w14:textId="77777777" w:rsidR="00CB399F" w:rsidRPr="00CB399F" w:rsidRDefault="00CB399F" w:rsidP="00CB399F">
    <w:pPr>
      <w:pStyle w:val="Fuzeile"/>
      <w:jc w:val="right"/>
      <w:rPr>
        <w:sz w:val="17"/>
        <w:szCs w:val="17"/>
      </w:rPr>
    </w:pPr>
  </w:p>
  <w:p w14:paraId="2E985577" w14:textId="77777777" w:rsidR="00CB399F" w:rsidRPr="00CB399F" w:rsidRDefault="00CB399F" w:rsidP="00CB399F">
    <w:pPr>
      <w:pStyle w:val="Fuzeile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5B853" w14:textId="77777777" w:rsidR="005C6364" w:rsidRDefault="005C6364" w:rsidP="00E621CA">
      <w:pPr>
        <w:spacing w:after="0" w:line="240" w:lineRule="auto"/>
      </w:pPr>
      <w:r>
        <w:separator/>
      </w:r>
    </w:p>
  </w:footnote>
  <w:footnote w:type="continuationSeparator" w:id="0">
    <w:p w14:paraId="31A4DDE9" w14:textId="77777777" w:rsidR="005C6364" w:rsidRDefault="005C6364" w:rsidP="00E62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F1E44" w14:textId="77777777" w:rsidR="006B3E03" w:rsidRDefault="006B3E0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4F543" w14:textId="77777777" w:rsidR="00F83DCE" w:rsidRPr="008755B0" w:rsidRDefault="00F83DCE">
    <w:pPr>
      <w:pStyle w:val="Kopfzeile"/>
    </w:pPr>
    <w:r w:rsidRPr="008755B0">
      <w:rPr>
        <w:noProof/>
        <w:lang w:eastAsia="de-DE"/>
      </w:rPr>
      <w:drawing>
        <wp:anchor distT="0" distB="0" distL="114300" distR="114300" simplePos="0" relativeHeight="251658241" behindDoc="1" locked="1" layoutInCell="1" allowOverlap="0" wp14:anchorId="2ACF7A9F" wp14:editId="749FE00E">
          <wp:simplePos x="0" y="0"/>
          <wp:positionH relativeFrom="leftMargin">
            <wp:posOffset>-10795</wp:posOffset>
          </wp:positionH>
          <wp:positionV relativeFrom="topMargin">
            <wp:posOffset>3810</wp:posOffset>
          </wp:positionV>
          <wp:extent cx="7574400" cy="10713600"/>
          <wp:effectExtent l="0" t="0" r="7620" b="0"/>
          <wp:wrapNone/>
          <wp:docPr id="43" name="Grafi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rafik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62C64" w14:textId="77777777" w:rsidR="00E621CA" w:rsidRPr="008755B0" w:rsidRDefault="00E621CA" w:rsidP="00E621CA">
    <w:pPr>
      <w:pStyle w:val="Kopfzeile"/>
      <w:tabs>
        <w:tab w:val="clear" w:pos="4536"/>
        <w:tab w:val="clear" w:pos="9072"/>
        <w:tab w:val="center" w:pos="4609"/>
      </w:tabs>
      <w:jc w:val="both"/>
    </w:pPr>
    <w:r w:rsidRPr="008755B0">
      <w:rPr>
        <w:noProof/>
        <w:lang w:eastAsia="de-DE"/>
      </w:rPr>
      <w:drawing>
        <wp:anchor distT="0" distB="0" distL="114300" distR="114300" simplePos="0" relativeHeight="251658240" behindDoc="1" locked="1" layoutInCell="1" allowOverlap="0" wp14:anchorId="34635F10" wp14:editId="6342CAE4">
          <wp:simplePos x="0" y="0"/>
          <wp:positionH relativeFrom="leftMargin">
            <wp:posOffset>-10795</wp:posOffset>
          </wp:positionH>
          <wp:positionV relativeFrom="topMargin">
            <wp:posOffset>3175</wp:posOffset>
          </wp:positionV>
          <wp:extent cx="7574400" cy="10713600"/>
          <wp:effectExtent l="0" t="0" r="7620" b="0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94FAE"/>
    <w:multiLevelType w:val="hybridMultilevel"/>
    <w:tmpl w:val="3AE009E0"/>
    <w:lvl w:ilvl="0" w:tplc="9E6AE4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039F4"/>
    <w:multiLevelType w:val="multilevel"/>
    <w:tmpl w:val="AC1E80CA"/>
    <w:styleLink w:val="Formatvorlage3"/>
    <w:lvl w:ilvl="0">
      <w:start w:val="1"/>
      <w:numFmt w:val="decimal"/>
      <w:lvlText w:val="%1."/>
      <w:lvlJc w:val="left"/>
      <w:pPr>
        <w:ind w:left="0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decimal"/>
      <w:pStyle w:val="berschriften3"/>
      <w:lvlText w:val="%3.%2.%1"/>
      <w:lvlJc w:val="left"/>
      <w:pPr>
        <w:ind w:left="737" w:hanging="737"/>
      </w:pPr>
      <w:rPr>
        <w:rFonts w:ascii="Arial Narrow" w:hAnsi="Arial Narrow" w:hint="default"/>
        <w:b/>
        <w:i w:val="0"/>
        <w:caps/>
        <w:spacing w:val="-4"/>
        <w:sz w:val="24"/>
      </w:rPr>
    </w:lvl>
    <w:lvl w:ilvl="3">
      <w:start w:val="1"/>
      <w:numFmt w:val="decimal"/>
      <w:lvlText w:val="(%4)"/>
      <w:lvlJc w:val="left"/>
      <w:pPr>
        <w:ind w:left="0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357"/>
      </w:pPr>
      <w:rPr>
        <w:rFonts w:hint="default"/>
      </w:rPr>
    </w:lvl>
  </w:abstractNum>
  <w:abstractNum w:abstractNumId="2" w15:restartNumberingAfterBreak="0">
    <w:nsid w:val="29D74BC8"/>
    <w:multiLevelType w:val="hybridMultilevel"/>
    <w:tmpl w:val="0FF68B7E"/>
    <w:lvl w:ilvl="0" w:tplc="9C54C160">
      <w:start w:val="1"/>
      <w:numFmt w:val="decimal"/>
      <w:lvlText w:val="%1."/>
      <w:lvlJc w:val="left"/>
      <w:pPr>
        <w:ind w:left="720" w:hanging="360"/>
      </w:pPr>
      <w:rPr>
        <w:rFonts w:ascii="DIN OT Cond" w:hAnsi="DIN OT Cond" w:hint="default"/>
        <w:b/>
        <w:i w:val="0"/>
        <w:caps w:val="0"/>
        <w:strike w:val="0"/>
        <w:dstrike w:val="0"/>
        <w:vanish w:val="0"/>
        <w:color w:val="00A096"/>
        <w:sz w:val="32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8728E"/>
    <w:multiLevelType w:val="multilevel"/>
    <w:tmpl w:val="025CE3E2"/>
    <w:lvl w:ilvl="0">
      <w:start w:val="1"/>
      <w:numFmt w:val="decimal"/>
      <w:lvlText w:val="%1."/>
      <w:lvlJc w:val="left"/>
      <w:pPr>
        <w:ind w:left="0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lowerRoman"/>
      <w:lvlText w:val="%3)"/>
      <w:lvlJc w:val="left"/>
      <w:pPr>
        <w:ind w:left="0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357"/>
      </w:pPr>
      <w:rPr>
        <w:rFonts w:hint="default"/>
      </w:rPr>
    </w:lvl>
  </w:abstractNum>
  <w:abstractNum w:abstractNumId="4" w15:restartNumberingAfterBreak="0">
    <w:nsid w:val="3A132A79"/>
    <w:multiLevelType w:val="hybridMultilevel"/>
    <w:tmpl w:val="036CC96C"/>
    <w:lvl w:ilvl="0" w:tplc="EC60B81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19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6B2EB9"/>
    <w:multiLevelType w:val="hybridMultilevel"/>
    <w:tmpl w:val="6D64EDBC"/>
    <w:lvl w:ilvl="0" w:tplc="514C2DD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 w:themeColor="accent3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0202BB"/>
    <w:multiLevelType w:val="multilevel"/>
    <w:tmpl w:val="D4B822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1726BD"/>
    <w:multiLevelType w:val="multilevel"/>
    <w:tmpl w:val="AC1E80CA"/>
    <w:numStyleLink w:val="Formatvorlage3"/>
  </w:abstractNum>
  <w:abstractNum w:abstractNumId="8" w15:restartNumberingAfterBreak="0">
    <w:nsid w:val="5164205E"/>
    <w:multiLevelType w:val="multilevel"/>
    <w:tmpl w:val="5F5E2854"/>
    <w:lvl w:ilvl="0">
      <w:start w:val="1"/>
      <w:numFmt w:val="decimal"/>
      <w:pStyle w:val="berschrift1"/>
      <w:lvlText w:val="%1."/>
      <w:lvlJc w:val="left"/>
      <w:pPr>
        <w:ind w:left="0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decimal"/>
      <w:pStyle w:val="berschrift111"/>
      <w:lvlText w:val="%1.%2.%3"/>
      <w:lvlJc w:val="left"/>
      <w:pPr>
        <w:ind w:left="737" w:hanging="737"/>
      </w:pPr>
      <w:rPr>
        <w:rFonts w:ascii="Arial Narrow" w:hAnsi="Arial Narrow" w:hint="default"/>
        <w:b/>
        <w:i w:val="0"/>
        <w:caps/>
        <w:spacing w:val="-4"/>
        <w:sz w:val="24"/>
      </w:rPr>
    </w:lvl>
    <w:lvl w:ilvl="3">
      <w:start w:val="1"/>
      <w:numFmt w:val="decimal"/>
      <w:lvlText w:val="(%4)"/>
      <w:lvlJc w:val="left"/>
      <w:pPr>
        <w:ind w:left="0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357"/>
      </w:pPr>
      <w:rPr>
        <w:rFonts w:hint="default"/>
      </w:rPr>
    </w:lvl>
  </w:abstractNum>
  <w:abstractNum w:abstractNumId="9" w15:restartNumberingAfterBreak="0">
    <w:nsid w:val="56E72C99"/>
    <w:multiLevelType w:val="hybridMultilevel"/>
    <w:tmpl w:val="2C36A0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C05B0"/>
    <w:multiLevelType w:val="hybridMultilevel"/>
    <w:tmpl w:val="E1622850"/>
    <w:lvl w:ilvl="0" w:tplc="9E6AE4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3305FC"/>
    <w:multiLevelType w:val="multilevel"/>
    <w:tmpl w:val="AC1E80CA"/>
    <w:numStyleLink w:val="Formatvorlage3"/>
  </w:abstractNum>
  <w:abstractNum w:abstractNumId="12" w15:restartNumberingAfterBreak="0">
    <w:nsid w:val="7D480D27"/>
    <w:multiLevelType w:val="multilevel"/>
    <w:tmpl w:val="CBF4FB7A"/>
    <w:styleLink w:val="Formatvorlage1"/>
    <w:lvl w:ilvl="0">
      <w:start w:val="1"/>
      <w:numFmt w:val="decimal"/>
      <w:lvlText w:val="%1."/>
      <w:lvlJc w:val="left"/>
      <w:pPr>
        <w:ind w:left="0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decimal"/>
      <w:lvlText w:val="%3.%1.%2"/>
      <w:lvlJc w:val="left"/>
      <w:pPr>
        <w:ind w:left="737" w:hanging="680"/>
      </w:pPr>
      <w:rPr>
        <w:rFonts w:ascii="Arial Narrow" w:hAnsi="Arial Narrow" w:hint="default"/>
        <w:b/>
        <w:i w:val="0"/>
        <w:sz w:val="24"/>
      </w:rPr>
    </w:lvl>
    <w:lvl w:ilvl="3">
      <w:start w:val="1"/>
      <w:numFmt w:val="decimal"/>
      <w:lvlText w:val="(%4)"/>
      <w:lvlJc w:val="left"/>
      <w:pPr>
        <w:ind w:left="0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357"/>
      </w:pPr>
      <w:rPr>
        <w:rFonts w:hint="default"/>
      </w:rPr>
    </w:lvl>
  </w:abstractNum>
  <w:num w:numId="1" w16cid:durableId="942422965">
    <w:abstractNumId w:val="10"/>
  </w:num>
  <w:num w:numId="2" w16cid:durableId="23333762">
    <w:abstractNumId w:val="0"/>
  </w:num>
  <w:num w:numId="3" w16cid:durableId="43334112">
    <w:abstractNumId w:val="2"/>
  </w:num>
  <w:num w:numId="4" w16cid:durableId="1008100237">
    <w:abstractNumId w:val="4"/>
  </w:num>
  <w:num w:numId="5" w16cid:durableId="631517601">
    <w:abstractNumId w:val="3"/>
  </w:num>
  <w:num w:numId="6" w16cid:durableId="663629348">
    <w:abstractNumId w:val="5"/>
  </w:num>
  <w:num w:numId="7" w16cid:durableId="386151146">
    <w:abstractNumId w:val="12"/>
  </w:num>
  <w:num w:numId="8" w16cid:durableId="602424818">
    <w:abstractNumId w:val="8"/>
  </w:num>
  <w:num w:numId="9" w16cid:durableId="1669944284">
    <w:abstractNumId w:val="1"/>
  </w:num>
  <w:num w:numId="10" w16cid:durableId="1638610555">
    <w:abstractNumId w:val="11"/>
  </w:num>
  <w:num w:numId="11" w16cid:durableId="1867594748">
    <w:abstractNumId w:val="8"/>
    <w:lvlOverride w:ilvl="0">
      <w:lvl w:ilvl="0">
        <w:start w:val="1"/>
        <w:numFmt w:val="decimal"/>
        <w:pStyle w:val="berschrift1"/>
        <w:lvlText w:val="%1."/>
        <w:lvlJc w:val="left"/>
        <w:pPr>
          <w:ind w:left="0" w:hanging="35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8"/>
          <w:vertAlign w:val="baseline"/>
        </w:rPr>
      </w:lvl>
    </w:lvlOverride>
    <w:lvlOverride w:ilvl="1">
      <w:lvl w:ilvl="1">
        <w:start w:val="1"/>
        <w:numFmt w:val="decimal"/>
        <w:pStyle w:val="berschrift2"/>
        <w:isLgl/>
        <w:lvlText w:val="%1.%2"/>
        <w:lvlJc w:val="left"/>
        <w:pPr>
          <w:ind w:left="567" w:hanging="56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4"/>
          <w:vertAlign w:val="baseline"/>
        </w:rPr>
      </w:lvl>
    </w:lvlOverride>
    <w:lvlOverride w:ilvl="2">
      <w:lvl w:ilvl="2">
        <w:start w:val="1"/>
        <w:numFmt w:val="decimal"/>
        <w:pStyle w:val="berschrift111"/>
        <w:lvlText w:val="%3.%2.%1"/>
        <w:lvlJc w:val="left"/>
        <w:pPr>
          <w:ind w:left="737" w:hanging="680"/>
        </w:pPr>
        <w:rPr>
          <w:rFonts w:ascii="Arial Narrow" w:hAnsi="Arial Narrow" w:hint="default"/>
          <w:b/>
          <w:i w:val="0"/>
          <w:caps/>
          <w:spacing w:val="-4"/>
          <w:sz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hanging="35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hanging="357"/>
        </w:pPr>
        <w:rPr>
          <w:rFonts w:hint="default"/>
        </w:rPr>
      </w:lvl>
    </w:lvlOverride>
  </w:num>
  <w:num w:numId="12" w16cid:durableId="474882421">
    <w:abstractNumId w:val="7"/>
  </w:num>
  <w:num w:numId="13" w16cid:durableId="994525113">
    <w:abstractNumId w:val="8"/>
    <w:lvlOverride w:ilvl="0">
      <w:lvl w:ilvl="0">
        <w:start w:val="1"/>
        <w:numFmt w:val="decimal"/>
        <w:pStyle w:val="berschrift1"/>
        <w:lvlText w:val="%1."/>
        <w:lvlJc w:val="left"/>
        <w:pPr>
          <w:ind w:left="0" w:hanging="35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8"/>
          <w:vertAlign w:val="baseline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567" w:hanging="56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4"/>
          <w:vertAlign w:val="baseline"/>
        </w:rPr>
      </w:lvl>
    </w:lvlOverride>
    <w:lvlOverride w:ilvl="2">
      <w:lvl w:ilvl="2">
        <w:start w:val="1"/>
        <w:numFmt w:val="decimal"/>
        <w:pStyle w:val="berschrift111"/>
        <w:lvlText w:val="%1.%2.%3"/>
        <w:lvlJc w:val="left"/>
        <w:pPr>
          <w:ind w:left="737" w:hanging="737"/>
        </w:pPr>
        <w:rPr>
          <w:rFonts w:ascii="Arial Narrow" w:hAnsi="Arial Narrow" w:hint="default"/>
          <w:b/>
          <w:i w:val="0"/>
          <w:caps/>
          <w:spacing w:val="-4"/>
          <w:sz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hanging="35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hanging="357"/>
        </w:pPr>
        <w:rPr>
          <w:rFonts w:hint="default"/>
        </w:rPr>
      </w:lvl>
    </w:lvlOverride>
  </w:num>
  <w:num w:numId="14" w16cid:durableId="664093660">
    <w:abstractNumId w:val="8"/>
    <w:lvlOverride w:ilvl="0">
      <w:lvl w:ilvl="0">
        <w:start w:val="1"/>
        <w:numFmt w:val="decimal"/>
        <w:pStyle w:val="berschrift1"/>
        <w:lvlText w:val="%1."/>
        <w:lvlJc w:val="left"/>
        <w:pPr>
          <w:ind w:left="0" w:hanging="35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8"/>
          <w:vertAlign w:val="baseline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567" w:hanging="56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4"/>
          <w:vertAlign w:val="baseline"/>
        </w:rPr>
      </w:lvl>
    </w:lvlOverride>
    <w:lvlOverride w:ilvl="2">
      <w:lvl w:ilvl="2">
        <w:start w:val="1"/>
        <w:numFmt w:val="decimal"/>
        <w:pStyle w:val="berschrift111"/>
        <w:lvlText w:val="%1.%2.%3"/>
        <w:lvlJc w:val="left"/>
        <w:pPr>
          <w:ind w:left="737" w:hanging="737"/>
        </w:pPr>
        <w:rPr>
          <w:rFonts w:ascii="Arial Narrow" w:hAnsi="Arial Narrow" w:hint="default"/>
          <w:b/>
          <w:i w:val="0"/>
          <w:caps/>
          <w:spacing w:val="-4"/>
          <w:sz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hanging="35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hanging="357"/>
        </w:pPr>
        <w:rPr>
          <w:rFonts w:hint="default"/>
        </w:rPr>
      </w:lvl>
    </w:lvlOverride>
  </w:num>
  <w:num w:numId="15" w16cid:durableId="158732990">
    <w:abstractNumId w:val="6"/>
  </w:num>
  <w:num w:numId="16" w16cid:durableId="1271639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vjD8BiOusTPTlTJaFdnrLhb+TWG7W2Wj/bwiNQ2jBjUw1EjF3fLQMlzAcdNxOJEBrkteiNg1K08brt1D7ip8ow==" w:salt="oSh6LoKjTWo3jBwUNba+jg==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F9F"/>
    <w:rsid w:val="00044798"/>
    <w:rsid w:val="0007394B"/>
    <w:rsid w:val="00097A6C"/>
    <w:rsid w:val="000A7AA8"/>
    <w:rsid w:val="000B6405"/>
    <w:rsid w:val="000C14F7"/>
    <w:rsid w:val="000C7C10"/>
    <w:rsid w:val="000D5940"/>
    <w:rsid w:val="000E48ED"/>
    <w:rsid w:val="00160873"/>
    <w:rsid w:val="00161EF3"/>
    <w:rsid w:val="00174B1E"/>
    <w:rsid w:val="001A104E"/>
    <w:rsid w:val="001A48C6"/>
    <w:rsid w:val="001C0409"/>
    <w:rsid w:val="001D689F"/>
    <w:rsid w:val="001E7D64"/>
    <w:rsid w:val="00200C6D"/>
    <w:rsid w:val="0021102A"/>
    <w:rsid w:val="00232570"/>
    <w:rsid w:val="0025396D"/>
    <w:rsid w:val="00256651"/>
    <w:rsid w:val="002572C5"/>
    <w:rsid w:val="00257D3A"/>
    <w:rsid w:val="002602B4"/>
    <w:rsid w:val="002856AC"/>
    <w:rsid w:val="002A67E8"/>
    <w:rsid w:val="002B3006"/>
    <w:rsid w:val="002C4F3B"/>
    <w:rsid w:val="002C53D6"/>
    <w:rsid w:val="002C5B16"/>
    <w:rsid w:val="002E191E"/>
    <w:rsid w:val="00316D25"/>
    <w:rsid w:val="0032102F"/>
    <w:rsid w:val="0032154D"/>
    <w:rsid w:val="0036311C"/>
    <w:rsid w:val="003A6224"/>
    <w:rsid w:val="003E05A4"/>
    <w:rsid w:val="0043379B"/>
    <w:rsid w:val="00441FC6"/>
    <w:rsid w:val="00454B1C"/>
    <w:rsid w:val="0046678C"/>
    <w:rsid w:val="00476CD6"/>
    <w:rsid w:val="00480DE2"/>
    <w:rsid w:val="0049790D"/>
    <w:rsid w:val="004A163B"/>
    <w:rsid w:val="004B116E"/>
    <w:rsid w:val="004B49BA"/>
    <w:rsid w:val="004F7FF0"/>
    <w:rsid w:val="0055016B"/>
    <w:rsid w:val="00576D46"/>
    <w:rsid w:val="00593DF7"/>
    <w:rsid w:val="005B0AA7"/>
    <w:rsid w:val="005B4515"/>
    <w:rsid w:val="005C6364"/>
    <w:rsid w:val="005C77D8"/>
    <w:rsid w:val="005D5202"/>
    <w:rsid w:val="005E7ABF"/>
    <w:rsid w:val="00601E63"/>
    <w:rsid w:val="0060583A"/>
    <w:rsid w:val="00621660"/>
    <w:rsid w:val="00621A40"/>
    <w:rsid w:val="0063369A"/>
    <w:rsid w:val="0066718C"/>
    <w:rsid w:val="00672725"/>
    <w:rsid w:val="006756E9"/>
    <w:rsid w:val="006B2525"/>
    <w:rsid w:val="006B3E03"/>
    <w:rsid w:val="006C45D6"/>
    <w:rsid w:val="007014A5"/>
    <w:rsid w:val="00777415"/>
    <w:rsid w:val="00782995"/>
    <w:rsid w:val="007943A2"/>
    <w:rsid w:val="007A1CDB"/>
    <w:rsid w:val="007B4574"/>
    <w:rsid w:val="007C780F"/>
    <w:rsid w:val="00867B50"/>
    <w:rsid w:val="00872431"/>
    <w:rsid w:val="008755B0"/>
    <w:rsid w:val="008854F0"/>
    <w:rsid w:val="008B218C"/>
    <w:rsid w:val="008D0E92"/>
    <w:rsid w:val="008D2AFC"/>
    <w:rsid w:val="008E41FD"/>
    <w:rsid w:val="008F1064"/>
    <w:rsid w:val="008F402C"/>
    <w:rsid w:val="008F4DFA"/>
    <w:rsid w:val="008F6D36"/>
    <w:rsid w:val="009018F4"/>
    <w:rsid w:val="00903798"/>
    <w:rsid w:val="009168A3"/>
    <w:rsid w:val="0091751D"/>
    <w:rsid w:val="00950887"/>
    <w:rsid w:val="009811FC"/>
    <w:rsid w:val="009A0672"/>
    <w:rsid w:val="009A771B"/>
    <w:rsid w:val="009C39A2"/>
    <w:rsid w:val="009C6684"/>
    <w:rsid w:val="009D5775"/>
    <w:rsid w:val="009E3D58"/>
    <w:rsid w:val="009F4F41"/>
    <w:rsid w:val="009F50D2"/>
    <w:rsid w:val="00A2433B"/>
    <w:rsid w:val="00A25018"/>
    <w:rsid w:val="00A33E06"/>
    <w:rsid w:val="00A612D4"/>
    <w:rsid w:val="00A76455"/>
    <w:rsid w:val="00AB2E11"/>
    <w:rsid w:val="00AD7C0C"/>
    <w:rsid w:val="00AE0A7E"/>
    <w:rsid w:val="00B22B5B"/>
    <w:rsid w:val="00B34B30"/>
    <w:rsid w:val="00B36AD9"/>
    <w:rsid w:val="00B4566F"/>
    <w:rsid w:val="00B54F9F"/>
    <w:rsid w:val="00B5756F"/>
    <w:rsid w:val="00B60B5F"/>
    <w:rsid w:val="00B760F5"/>
    <w:rsid w:val="00B77B75"/>
    <w:rsid w:val="00BB0BB9"/>
    <w:rsid w:val="00C1724B"/>
    <w:rsid w:val="00C33FC0"/>
    <w:rsid w:val="00C61B65"/>
    <w:rsid w:val="00C720F0"/>
    <w:rsid w:val="00C819C7"/>
    <w:rsid w:val="00C90A2C"/>
    <w:rsid w:val="00CB399F"/>
    <w:rsid w:val="00D07636"/>
    <w:rsid w:val="00D311E7"/>
    <w:rsid w:val="00D45057"/>
    <w:rsid w:val="00D761FA"/>
    <w:rsid w:val="00D77CC9"/>
    <w:rsid w:val="00DA59C6"/>
    <w:rsid w:val="00DD0C0F"/>
    <w:rsid w:val="00DD6D6F"/>
    <w:rsid w:val="00DE3AE6"/>
    <w:rsid w:val="00DE6C75"/>
    <w:rsid w:val="00DF5ADE"/>
    <w:rsid w:val="00E13B2B"/>
    <w:rsid w:val="00E2677D"/>
    <w:rsid w:val="00E31120"/>
    <w:rsid w:val="00E42879"/>
    <w:rsid w:val="00E50767"/>
    <w:rsid w:val="00E621CA"/>
    <w:rsid w:val="00E65352"/>
    <w:rsid w:val="00E71944"/>
    <w:rsid w:val="00E77E6E"/>
    <w:rsid w:val="00E83956"/>
    <w:rsid w:val="00E8643E"/>
    <w:rsid w:val="00E9098E"/>
    <w:rsid w:val="00EA192A"/>
    <w:rsid w:val="00EB36CA"/>
    <w:rsid w:val="00EC7CDE"/>
    <w:rsid w:val="00EC7FF4"/>
    <w:rsid w:val="00EE5433"/>
    <w:rsid w:val="00F01E7E"/>
    <w:rsid w:val="00F030E7"/>
    <w:rsid w:val="00F20C56"/>
    <w:rsid w:val="00F23B06"/>
    <w:rsid w:val="00F24D70"/>
    <w:rsid w:val="00F6753E"/>
    <w:rsid w:val="00F83DCE"/>
    <w:rsid w:val="00F87872"/>
    <w:rsid w:val="00FA033B"/>
    <w:rsid w:val="00FA37CD"/>
    <w:rsid w:val="00FF52CB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DB620B"/>
  <w15:chartTrackingRefBased/>
  <w15:docId w15:val="{C4B04655-0AFC-4196-A167-5E3843F1C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Fließtext"/>
    <w:qFormat/>
    <w:rsid w:val="00E83956"/>
    <w:pPr>
      <w:spacing w:after="190" w:line="260" w:lineRule="exact"/>
    </w:pPr>
    <w:rPr>
      <w:spacing w:val="8"/>
      <w:sz w:val="19"/>
    </w:rPr>
  </w:style>
  <w:style w:type="paragraph" w:styleId="berschrift1">
    <w:name w:val="heading 1"/>
    <w:next w:val="Standard"/>
    <w:link w:val="berschrift1Zchn"/>
    <w:uiPriority w:val="9"/>
    <w:qFormat/>
    <w:rsid w:val="006B2525"/>
    <w:pPr>
      <w:keepNext/>
      <w:keepLines/>
      <w:numPr>
        <w:numId w:val="8"/>
      </w:numPr>
      <w:spacing w:before="560" w:after="190" w:line="330" w:lineRule="exact"/>
      <w:contextualSpacing/>
      <w:outlineLvl w:val="0"/>
    </w:pPr>
    <w:rPr>
      <w:rFonts w:ascii="Arial Narrow" w:eastAsiaTheme="majorEastAsia" w:hAnsi="Arial Narrow" w:cstheme="majorBidi"/>
      <w:b/>
      <w:caps/>
      <w:spacing w:val="-4"/>
      <w:sz w:val="28"/>
      <w:szCs w:val="32"/>
    </w:rPr>
  </w:style>
  <w:style w:type="paragraph" w:styleId="berschrift2">
    <w:name w:val="heading 2"/>
    <w:aliases w:val="2. Überschrift"/>
    <w:next w:val="Standard"/>
    <w:link w:val="berschrift2Zchn"/>
    <w:uiPriority w:val="9"/>
    <w:unhideWhenUsed/>
    <w:qFormat/>
    <w:rsid w:val="006B2525"/>
    <w:pPr>
      <w:keepNext/>
      <w:keepLines/>
      <w:numPr>
        <w:ilvl w:val="1"/>
        <w:numId w:val="8"/>
      </w:numPr>
      <w:spacing w:before="600"/>
      <w:contextualSpacing/>
      <w:outlineLvl w:val="1"/>
    </w:pPr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rsid w:val="00DA59C6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B2525"/>
    <w:rPr>
      <w:rFonts w:ascii="Arial Narrow" w:eastAsiaTheme="majorEastAsia" w:hAnsi="Arial Narrow" w:cstheme="majorBidi"/>
      <w:b/>
      <w:caps/>
      <w:spacing w:val="-4"/>
      <w:sz w:val="28"/>
      <w:szCs w:val="32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9"/>
    <w:rsid w:val="006B2525"/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paragraph" w:customStyle="1" w:styleId="UnterberschriftZwischenberschrift">
    <w:name w:val="Unterüberschrift/Zwischenüberschrift"/>
    <w:basedOn w:val="Standard"/>
    <w:next w:val="Standard"/>
    <w:link w:val="UnterberschriftZwischenberschriftZchn"/>
    <w:qFormat/>
    <w:rsid w:val="0091751D"/>
    <w:pPr>
      <w:spacing w:after="0" w:line="410" w:lineRule="exact"/>
    </w:pPr>
    <w:rPr>
      <w:rFonts w:ascii="Arial Narrow" w:hAnsi="Arial Narrow" w:cs="ArialMT"/>
      <w:b/>
      <w:color w:val="00A096" w:themeColor="accent3"/>
      <w:spacing w:val="-4"/>
      <w:sz w:val="36"/>
      <w:szCs w:val="19"/>
      <w:lang w:eastAsia="de-DE"/>
    </w:rPr>
  </w:style>
  <w:style w:type="paragraph" w:styleId="Titel">
    <w:name w:val="Title"/>
    <w:aliases w:val="Einleitung/Absatzüberschrift"/>
    <w:next w:val="Standard"/>
    <w:link w:val="TitelZchn"/>
    <w:uiPriority w:val="10"/>
    <w:qFormat/>
    <w:rsid w:val="00EE5433"/>
    <w:pPr>
      <w:spacing w:before="420" w:after="210" w:line="300" w:lineRule="exact"/>
      <w:contextualSpacing/>
    </w:pPr>
    <w:rPr>
      <w:rFonts w:eastAsiaTheme="majorEastAsia" w:cstheme="majorBidi"/>
      <w:b/>
      <w:spacing w:val="8"/>
      <w:kern w:val="28"/>
      <w:sz w:val="21"/>
      <w:szCs w:val="5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A59C6"/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character" w:customStyle="1" w:styleId="UnterberschriftZwischenberschriftZchn">
    <w:name w:val="Unterüberschrift/Zwischenüberschrift Zchn"/>
    <w:basedOn w:val="Absatz-Standardschriftart"/>
    <w:link w:val="UnterberschriftZwischenberschrift"/>
    <w:rsid w:val="0091751D"/>
    <w:rPr>
      <w:rFonts w:ascii="Arial Narrow" w:hAnsi="Arial Narrow" w:cs="ArialMT"/>
      <w:b/>
      <w:color w:val="00A096" w:themeColor="accent3"/>
      <w:spacing w:val="-4"/>
      <w:sz w:val="36"/>
      <w:szCs w:val="19"/>
      <w:lang w:eastAsia="de-DE"/>
    </w:rPr>
  </w:style>
  <w:style w:type="character" w:customStyle="1" w:styleId="TitelZchn">
    <w:name w:val="Titel Zchn"/>
    <w:aliases w:val="Einleitung/Absatzüberschrift Zchn"/>
    <w:basedOn w:val="Absatz-Standardschriftart"/>
    <w:link w:val="Titel"/>
    <w:uiPriority w:val="10"/>
    <w:rsid w:val="00EE5433"/>
    <w:rPr>
      <w:rFonts w:eastAsiaTheme="majorEastAsia" w:cstheme="majorBidi"/>
      <w:b/>
      <w:spacing w:val="8"/>
      <w:kern w:val="28"/>
      <w:sz w:val="21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E62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21CA"/>
    <w:rPr>
      <w:rFonts w:ascii="DIN 2014" w:hAnsi="DIN 2014"/>
      <w:b/>
      <w:sz w:val="19"/>
    </w:rPr>
  </w:style>
  <w:style w:type="paragraph" w:styleId="Fuzeile">
    <w:name w:val="footer"/>
    <w:basedOn w:val="Standard"/>
    <w:link w:val="FuzeileZchn"/>
    <w:uiPriority w:val="99"/>
    <w:unhideWhenUsed/>
    <w:rsid w:val="00E62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21CA"/>
    <w:rPr>
      <w:rFonts w:ascii="DIN 2014" w:hAnsi="DIN 2014"/>
      <w:b/>
      <w:sz w:val="19"/>
    </w:rPr>
  </w:style>
  <w:style w:type="paragraph" w:customStyle="1" w:styleId="AbsenderAdressfelder">
    <w:name w:val="Absender Adressfelder"/>
    <w:basedOn w:val="Standard"/>
    <w:link w:val="AbsenderAdressfelderZchn"/>
    <w:autoRedefine/>
    <w:rsid w:val="00174B1E"/>
    <w:pPr>
      <w:spacing w:after="140" w:line="240" w:lineRule="auto"/>
      <w:jc w:val="center"/>
    </w:pPr>
    <w:rPr>
      <w:sz w:val="14"/>
    </w:rPr>
  </w:style>
  <w:style w:type="paragraph" w:customStyle="1" w:styleId="EmpfngerAdressfeld">
    <w:name w:val="Empfänger Adressfeld"/>
    <w:basedOn w:val="AbsenderAdressfelder"/>
    <w:link w:val="EmpfngerAdressfeldZchn"/>
    <w:rsid w:val="00F83DCE"/>
    <w:rPr>
      <w:sz w:val="17"/>
    </w:rPr>
  </w:style>
  <w:style w:type="character" w:customStyle="1" w:styleId="AbsenderAdressfelderZchn">
    <w:name w:val="Absender Adressfelder Zchn"/>
    <w:basedOn w:val="Absatz-Standardschriftart"/>
    <w:link w:val="AbsenderAdressfelder"/>
    <w:rsid w:val="00174B1E"/>
    <w:rPr>
      <w:rFonts w:ascii="ArialMT" w:hAnsi="ArialMT"/>
      <w:b/>
      <w:sz w:val="14"/>
    </w:rPr>
  </w:style>
  <w:style w:type="character" w:styleId="Hyperlink">
    <w:name w:val="Hyperlink"/>
    <w:basedOn w:val="Absatz-Standardschriftart"/>
    <w:uiPriority w:val="99"/>
    <w:unhideWhenUsed/>
    <w:rsid w:val="00F83DCE"/>
    <w:rPr>
      <w:color w:val="5F5F5F" w:themeColor="hyperlink"/>
      <w:u w:val="single"/>
    </w:rPr>
  </w:style>
  <w:style w:type="character" w:customStyle="1" w:styleId="EmpfngerAdressfeldZchn">
    <w:name w:val="Empfänger Adressfeld Zchn"/>
    <w:basedOn w:val="AbsenderAdressfelderZchn"/>
    <w:link w:val="EmpfngerAdressfeld"/>
    <w:rsid w:val="00F83DCE"/>
    <w:rPr>
      <w:rFonts w:asciiTheme="minorHAnsi" w:hAnsiTheme="minorHAnsi"/>
      <w:b/>
      <w:sz w:val="17"/>
    </w:rPr>
  </w:style>
  <w:style w:type="paragraph" w:styleId="Listenabsatz">
    <w:name w:val="List Paragraph"/>
    <w:basedOn w:val="Standard"/>
    <w:link w:val="ListenabsatzZchn"/>
    <w:uiPriority w:val="34"/>
    <w:rsid w:val="002602B4"/>
    <w:pPr>
      <w:ind w:left="720"/>
      <w:contextualSpacing/>
    </w:pPr>
  </w:style>
  <w:style w:type="paragraph" w:customStyle="1" w:styleId="Titelzeile">
    <w:name w:val="Titelzeile"/>
    <w:link w:val="TitelzeileZchn"/>
    <w:qFormat/>
    <w:rsid w:val="006B2525"/>
    <w:pPr>
      <w:spacing w:after="0" w:line="690" w:lineRule="exact"/>
    </w:pPr>
    <w:rPr>
      <w:rFonts w:ascii="Arial Narrow" w:eastAsiaTheme="majorEastAsia" w:hAnsi="Arial Narrow" w:cstheme="majorBidi"/>
      <w:b/>
      <w:caps/>
      <w:noProof/>
      <w:color w:val="000000" w:themeColor="text1"/>
      <w:spacing w:val="-4"/>
      <w:sz w:val="64"/>
      <w:szCs w:val="26"/>
      <w:lang w:eastAsia="de-DE"/>
    </w:rPr>
  </w:style>
  <w:style w:type="character" w:customStyle="1" w:styleId="TitelzeileZchn">
    <w:name w:val="Titelzeile Zchn"/>
    <w:basedOn w:val="berschrift2Zchn"/>
    <w:link w:val="Titelzeile"/>
    <w:rsid w:val="006B2525"/>
    <w:rPr>
      <w:rFonts w:ascii="Arial Narrow" w:eastAsiaTheme="majorEastAsia" w:hAnsi="Arial Narrow" w:cstheme="majorBidi"/>
      <w:b/>
      <w:caps/>
      <w:noProof/>
      <w:color w:val="000000" w:themeColor="text1"/>
      <w:spacing w:val="-4"/>
      <w:sz w:val="64"/>
      <w:szCs w:val="26"/>
      <w:lang w:eastAsia="de-DE"/>
    </w:rPr>
  </w:style>
  <w:style w:type="table" w:styleId="Tabellenraster">
    <w:name w:val="Table Grid"/>
    <w:basedOn w:val="NormaleTabelle"/>
    <w:uiPriority w:val="39"/>
    <w:rsid w:val="00EE5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ormatvorlage1">
    <w:name w:val="Formatvorlage1"/>
    <w:uiPriority w:val="99"/>
    <w:rsid w:val="00044798"/>
    <w:pPr>
      <w:numPr>
        <w:numId w:val="7"/>
      </w:numPr>
    </w:pPr>
  </w:style>
  <w:style w:type="paragraph" w:customStyle="1" w:styleId="Formatvorlage2">
    <w:name w:val="Formatvorlage2"/>
    <w:basedOn w:val="Listenabsatz"/>
    <w:link w:val="Formatvorlage2Zchn"/>
    <w:rsid w:val="00F23B06"/>
    <w:pPr>
      <w:ind w:left="0"/>
    </w:pPr>
    <w:rPr>
      <w:rFonts w:ascii="Arial Narrow" w:hAnsi="Arial Narrow"/>
      <w:sz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F23B06"/>
    <w:rPr>
      <w:spacing w:val="8"/>
      <w:sz w:val="19"/>
    </w:rPr>
  </w:style>
  <w:style w:type="character" w:customStyle="1" w:styleId="Formatvorlage2Zchn">
    <w:name w:val="Formatvorlage2 Zchn"/>
    <w:basedOn w:val="ListenabsatzZchn"/>
    <w:link w:val="Formatvorlage2"/>
    <w:rsid w:val="00F23B06"/>
    <w:rPr>
      <w:rFonts w:ascii="Arial Narrow" w:hAnsi="Arial Narrow"/>
      <w:spacing w:val="8"/>
      <w:sz w:val="24"/>
    </w:rPr>
  </w:style>
  <w:style w:type="paragraph" w:customStyle="1" w:styleId="Unterberschrift">
    <w:name w:val="Unterüberschrift"/>
    <w:basedOn w:val="Formatvorlage2"/>
    <w:link w:val="UnterberschriftZchn"/>
    <w:qFormat/>
    <w:rsid w:val="0032102F"/>
    <w:pPr>
      <w:ind w:left="680"/>
    </w:pPr>
    <w:rPr>
      <w:b/>
      <w:caps/>
      <w:color w:val="000000" w:themeColor="text1"/>
      <w:spacing w:val="-4"/>
    </w:rPr>
  </w:style>
  <w:style w:type="character" w:customStyle="1" w:styleId="UnterberschriftZchn">
    <w:name w:val="Unterüberschrift Zchn"/>
    <w:basedOn w:val="Formatvorlage2Zchn"/>
    <w:link w:val="Unterberschrift"/>
    <w:rsid w:val="0032102F"/>
    <w:rPr>
      <w:rFonts w:ascii="Arial Narrow" w:hAnsi="Arial Narrow"/>
      <w:b/>
      <w:caps/>
      <w:color w:val="000000" w:themeColor="text1"/>
      <w:spacing w:val="-4"/>
      <w:sz w:val="24"/>
    </w:rPr>
  </w:style>
  <w:style w:type="numbering" w:customStyle="1" w:styleId="Formatvorlage3">
    <w:name w:val="Formatvorlage3"/>
    <w:basedOn w:val="KeineListe"/>
    <w:uiPriority w:val="99"/>
    <w:rsid w:val="0066718C"/>
    <w:pPr>
      <w:numPr>
        <w:numId w:val="9"/>
      </w:numPr>
    </w:pPr>
  </w:style>
  <w:style w:type="paragraph" w:customStyle="1" w:styleId="berschriften3">
    <w:name w:val="Überschriften 3"/>
    <w:basedOn w:val="Listenabsatz"/>
    <w:link w:val="berschriften3Zchn"/>
    <w:rsid w:val="0066718C"/>
    <w:pPr>
      <w:numPr>
        <w:ilvl w:val="2"/>
        <w:numId w:val="10"/>
      </w:numPr>
    </w:pPr>
    <w:rPr>
      <w:rFonts w:ascii="Arial Narrow" w:hAnsi="Arial Narrow"/>
      <w:b/>
      <w:caps/>
      <w:spacing w:val="-4"/>
      <w:sz w:val="24"/>
    </w:rPr>
  </w:style>
  <w:style w:type="character" w:customStyle="1" w:styleId="berschriften3Zchn">
    <w:name w:val="Überschriften 3 Zchn"/>
    <w:basedOn w:val="ListenabsatzZchn"/>
    <w:link w:val="berschriften3"/>
    <w:rsid w:val="0066718C"/>
    <w:rPr>
      <w:rFonts w:ascii="Arial Narrow" w:hAnsi="Arial Narrow"/>
      <w:b/>
      <w:caps/>
      <w:spacing w:val="-4"/>
      <w:sz w:val="24"/>
    </w:rPr>
  </w:style>
  <w:style w:type="paragraph" w:customStyle="1" w:styleId="berschrift111">
    <w:name w:val="Überschrift 1.1.1"/>
    <w:basedOn w:val="Listenabsatz"/>
    <w:link w:val="berschrift111Zchn"/>
    <w:autoRedefine/>
    <w:qFormat/>
    <w:rsid w:val="00DA59C6"/>
    <w:pPr>
      <w:numPr>
        <w:ilvl w:val="2"/>
        <w:numId w:val="8"/>
      </w:numPr>
      <w:spacing w:line="240" w:lineRule="auto"/>
    </w:pPr>
    <w:rPr>
      <w:rFonts w:ascii="Arial Narrow" w:hAnsi="Arial Narrow"/>
      <w:b/>
      <w:caps/>
      <w:spacing w:val="-4"/>
      <w:sz w:val="24"/>
      <w:lang w:val="en-US"/>
    </w:rPr>
  </w:style>
  <w:style w:type="character" w:customStyle="1" w:styleId="berschrift111Zchn">
    <w:name w:val="Überschrift 1.1.1 Zchn"/>
    <w:basedOn w:val="ListenabsatzZchn"/>
    <w:link w:val="berschrift111"/>
    <w:rsid w:val="00DA59C6"/>
    <w:rPr>
      <w:rFonts w:ascii="Arial Narrow" w:hAnsi="Arial Narrow"/>
      <w:b/>
      <w:caps/>
      <w:spacing w:val="-4"/>
      <w:sz w:val="24"/>
      <w:lang w:val="en-US"/>
    </w:rPr>
  </w:style>
  <w:style w:type="character" w:styleId="Fett">
    <w:name w:val="Strong"/>
    <w:basedOn w:val="Absatz-Standardschriftart"/>
    <w:uiPriority w:val="22"/>
    <w:qFormat/>
    <w:rsid w:val="00F030E7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E3D5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E3D5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E3D58"/>
    <w:rPr>
      <w:spacing w:val="8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E3D5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E3D58"/>
    <w:rPr>
      <w:b/>
      <w:bCs/>
      <w:spacing w:val="8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9E3D58"/>
    <w:rPr>
      <w:color w:val="808080"/>
    </w:rPr>
  </w:style>
  <w:style w:type="paragraph" w:customStyle="1" w:styleId="Untertitelzeile">
    <w:name w:val="Untertitelzeile"/>
    <w:link w:val="UntertitelzeileZchn"/>
    <w:qFormat/>
    <w:rsid w:val="006756E9"/>
    <w:pPr>
      <w:spacing w:after="0" w:line="410" w:lineRule="exact"/>
    </w:pPr>
    <w:rPr>
      <w:rFonts w:ascii="Arial Narrow" w:eastAsiaTheme="majorEastAsia" w:hAnsi="Arial Narrow" w:cs="ArialMT"/>
      <w:b/>
      <w:noProof/>
      <w:color w:val="00A096" w:themeColor="accent3"/>
      <w:spacing w:val="-4"/>
      <w:sz w:val="36"/>
      <w:szCs w:val="19"/>
      <w:lang w:val="en-US" w:eastAsia="de-DE"/>
    </w:rPr>
  </w:style>
  <w:style w:type="character" w:customStyle="1" w:styleId="UntertitelzeileZchn">
    <w:name w:val="Untertitelzeile Zchn"/>
    <w:basedOn w:val="TitelzeileZchn"/>
    <w:link w:val="Untertitelzeile"/>
    <w:rsid w:val="006756E9"/>
    <w:rPr>
      <w:rFonts w:ascii="Arial Narrow" w:eastAsiaTheme="majorEastAsia" w:hAnsi="Arial Narrow" w:cs="ArialMT"/>
      <w:b/>
      <w:caps w:val="0"/>
      <w:noProof/>
      <w:color w:val="00A096" w:themeColor="accent3"/>
      <w:spacing w:val="-4"/>
      <w:sz w:val="36"/>
      <w:szCs w:val="19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edienanstalt-nrw.d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edienanstalt-nrw.de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lfmnrw.sharepoint.com/sites/LFM-Templates/Templates/%5bVergabe%5d%20-%20Preisblat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22D495B1646D1B4E53698288B32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8B2673-0154-47FD-B761-9F6A7B2C5B7D}"/>
      </w:docPartPr>
      <w:docPartBody>
        <w:p w:rsidR="005A7585" w:rsidRDefault="00835552" w:rsidP="00835552">
          <w:pPr>
            <w:pStyle w:val="65922D495B1646D1B4E53698288B32235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den Betrag (netto) in €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ACD4DC4F879A45C5891F879FF6B1CF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69B35C-5EC1-45DB-BFEF-39F81944DC5A}"/>
      </w:docPartPr>
      <w:docPartBody>
        <w:p w:rsidR="005A7585" w:rsidRDefault="00835552" w:rsidP="00835552">
          <w:pPr>
            <w:pStyle w:val="ACD4DC4F879A45C5891F879FF6B1CF535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die MwSt. in €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9DC5436990B14FB09D79219FFEEA54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9E9C45-3066-4B78-9A5A-EEFEB11B5730}"/>
      </w:docPartPr>
      <w:docPartBody>
        <w:p w:rsidR="005A7585" w:rsidRDefault="00835552" w:rsidP="00835552">
          <w:pPr>
            <w:pStyle w:val="9DC5436990B14FB09D79219FFEEA547B5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den Betrag (brutto) in €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3DB5FE0DD43244B0911C3C44AD0790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36025-AE0C-4D57-A93F-36DCF721C81D}"/>
      </w:docPartPr>
      <w:docPartBody>
        <w:p w:rsidR="005A7585" w:rsidRDefault="00835552" w:rsidP="00835552">
          <w:pPr>
            <w:pStyle w:val="3DB5FE0DD43244B0911C3C44AD0790A95"/>
          </w:pPr>
          <w:r w:rsidRPr="0078335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17122A16E9A4B06AEEEA5C7C90DE8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477E5F-3051-40ED-83FA-918DC23F582E}"/>
      </w:docPartPr>
      <w:docPartBody>
        <w:p w:rsidR="005A7585" w:rsidRDefault="00835552" w:rsidP="00835552">
          <w:pPr>
            <w:pStyle w:val="B17122A16E9A4B06AEEEA5C7C90DE8EA5"/>
          </w:pPr>
          <w:r w:rsidRPr="00C720F0">
            <w:rPr>
              <w:rStyle w:val="Platzhaltertext"/>
              <w:szCs w:val="19"/>
            </w:rPr>
            <w:t>Klicken Sie hier, um Text einzugeben.</w:t>
          </w:r>
        </w:p>
      </w:docPartBody>
    </w:docPart>
    <w:docPart>
      <w:docPartPr>
        <w:name w:val="B9BFB6D1250C476E9FA4B867E9FE76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0789F8-0719-434C-B478-73766244CA14}"/>
      </w:docPartPr>
      <w:docPartBody>
        <w:p w:rsidR="00F27F34" w:rsidRDefault="00835552" w:rsidP="00835552">
          <w:pPr>
            <w:pStyle w:val="B9BFB6D1250C476E9FA4B867E9FE76713"/>
          </w:pPr>
          <w:r>
            <w:rPr>
              <w:sz w:val="16"/>
              <w:szCs w:val="18"/>
            </w:rPr>
            <w:t>Bitte Nettopreis angeben</w:t>
          </w:r>
        </w:p>
      </w:docPartBody>
    </w:docPart>
    <w:docPart>
      <w:docPartPr>
        <w:name w:val="222173D210C94D2A9123D736484E7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CF0D9D-F716-4F47-9ED2-62872C33849A}"/>
      </w:docPartPr>
      <w:docPartBody>
        <w:p w:rsidR="00F27F34" w:rsidRDefault="00835552" w:rsidP="00835552">
          <w:pPr>
            <w:pStyle w:val="222173D210C94D2A9123D736484E714C1"/>
          </w:pPr>
          <w:r>
            <w:rPr>
              <w:sz w:val="16"/>
              <w:szCs w:val="18"/>
            </w:rPr>
            <w:t>Bitte Bruttopreis angeben</w:t>
          </w:r>
        </w:p>
      </w:docPartBody>
    </w:docPart>
    <w:docPart>
      <w:docPartPr>
        <w:name w:val="FCA35AA767F04492AD0EF5426EDC2B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31049E-FA7A-4EB0-8E57-A62B757D4684}"/>
      </w:docPartPr>
      <w:docPartBody>
        <w:p w:rsidR="00F27F34" w:rsidRDefault="00835552" w:rsidP="00835552">
          <w:pPr>
            <w:pStyle w:val="FCA35AA767F04492AD0EF5426EDC2BEE1"/>
          </w:pPr>
          <w:r>
            <w:rPr>
              <w:sz w:val="16"/>
              <w:szCs w:val="18"/>
            </w:rPr>
            <w:t>Bitte Nettopreis angeben</w:t>
          </w:r>
        </w:p>
      </w:docPartBody>
    </w:docPart>
    <w:docPart>
      <w:docPartPr>
        <w:name w:val="BFEAE193879F4CD081937BBAC0EC1A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007595-CC36-46F0-97CD-4CE1804173C0}"/>
      </w:docPartPr>
      <w:docPartBody>
        <w:p w:rsidR="00F27F34" w:rsidRDefault="00835552" w:rsidP="00835552">
          <w:pPr>
            <w:pStyle w:val="BFEAE193879F4CD081937BBAC0EC1A101"/>
          </w:pPr>
          <w:r>
            <w:rPr>
              <w:sz w:val="16"/>
              <w:szCs w:val="18"/>
            </w:rPr>
            <w:t>Bitte Bruttopreis angeben</w:t>
          </w:r>
        </w:p>
      </w:docPartBody>
    </w:docPart>
    <w:docPart>
      <w:docPartPr>
        <w:name w:val="149991BD52A64A2BB5AB2029C9147B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0EC348-8E6E-49D8-BC1D-EBFA112D255F}"/>
      </w:docPartPr>
      <w:docPartBody>
        <w:p w:rsidR="008C280B" w:rsidRDefault="00F27F34" w:rsidP="00F27F34">
          <w:pPr>
            <w:pStyle w:val="149991BD52A64A2BB5AB2029C9147B2B"/>
          </w:pPr>
          <w:r>
            <w:rPr>
              <w:sz w:val="16"/>
              <w:szCs w:val="18"/>
            </w:rPr>
            <w:t>Bitte Nettopreis angeben</w:t>
          </w:r>
        </w:p>
      </w:docPartBody>
    </w:docPart>
    <w:docPart>
      <w:docPartPr>
        <w:name w:val="260B7A75105344A8897A4FF07B2961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1390F-D652-4926-BFAE-203CFC5163DA}"/>
      </w:docPartPr>
      <w:docPartBody>
        <w:p w:rsidR="008C280B" w:rsidRDefault="00F27F34" w:rsidP="00F27F34">
          <w:pPr>
            <w:pStyle w:val="260B7A75105344A8897A4FF07B2961B5"/>
          </w:pPr>
          <w:r>
            <w:rPr>
              <w:sz w:val="16"/>
              <w:szCs w:val="18"/>
            </w:rPr>
            <w:t>Bitte Bruttopreis angeben</w:t>
          </w:r>
        </w:p>
      </w:docPartBody>
    </w:docPart>
    <w:docPart>
      <w:docPartPr>
        <w:name w:val="8B8443BFD5EF4EE09BAAE5D47B0E9B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CAFE7D-4BAA-4455-98FF-A6B4CFE39E22}"/>
      </w:docPartPr>
      <w:docPartBody>
        <w:p w:rsidR="008C280B" w:rsidRDefault="00F27F34" w:rsidP="00F27F34">
          <w:pPr>
            <w:pStyle w:val="8B8443BFD5EF4EE09BAAE5D47B0E9B6E"/>
          </w:pPr>
          <w:r>
            <w:rPr>
              <w:sz w:val="16"/>
              <w:szCs w:val="18"/>
            </w:rPr>
            <w:t>Bitte Nettopreis angeben</w:t>
          </w:r>
        </w:p>
      </w:docPartBody>
    </w:docPart>
    <w:docPart>
      <w:docPartPr>
        <w:name w:val="8866910ACDF44A0FA765CB405598C7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8DF92D-BE14-436B-B45C-B47AF43D0146}"/>
      </w:docPartPr>
      <w:docPartBody>
        <w:p w:rsidR="008C280B" w:rsidRDefault="00F27F34" w:rsidP="00F27F34">
          <w:pPr>
            <w:pStyle w:val="8866910ACDF44A0FA765CB405598C7E1"/>
          </w:pPr>
          <w:r>
            <w:rPr>
              <w:sz w:val="16"/>
              <w:szCs w:val="18"/>
            </w:rPr>
            <w:t>Bitte Bruttopreis angeben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IN OT Cond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2014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585"/>
    <w:rsid w:val="00006C6E"/>
    <w:rsid w:val="0018130D"/>
    <w:rsid w:val="001B6BEF"/>
    <w:rsid w:val="00316D25"/>
    <w:rsid w:val="0043379B"/>
    <w:rsid w:val="005A7585"/>
    <w:rsid w:val="0060583A"/>
    <w:rsid w:val="00621660"/>
    <w:rsid w:val="00782995"/>
    <w:rsid w:val="00835552"/>
    <w:rsid w:val="008C280B"/>
    <w:rsid w:val="009A2302"/>
    <w:rsid w:val="00A2433B"/>
    <w:rsid w:val="00A25018"/>
    <w:rsid w:val="00AD7C0C"/>
    <w:rsid w:val="00CA5E91"/>
    <w:rsid w:val="00CF7B98"/>
    <w:rsid w:val="00F27F34"/>
    <w:rsid w:val="00F3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35552"/>
    <w:rPr>
      <w:color w:val="808080"/>
    </w:rPr>
  </w:style>
  <w:style w:type="paragraph" w:customStyle="1" w:styleId="149991BD52A64A2BB5AB2029C9147B2B">
    <w:name w:val="149991BD52A64A2BB5AB2029C9147B2B"/>
    <w:rsid w:val="00F27F34"/>
  </w:style>
  <w:style w:type="paragraph" w:customStyle="1" w:styleId="260B7A75105344A8897A4FF07B2961B5">
    <w:name w:val="260B7A75105344A8897A4FF07B2961B5"/>
    <w:rsid w:val="00F27F34"/>
  </w:style>
  <w:style w:type="paragraph" w:customStyle="1" w:styleId="8B8443BFD5EF4EE09BAAE5D47B0E9B6E">
    <w:name w:val="8B8443BFD5EF4EE09BAAE5D47B0E9B6E"/>
    <w:rsid w:val="00F27F34"/>
  </w:style>
  <w:style w:type="paragraph" w:customStyle="1" w:styleId="8866910ACDF44A0FA765CB405598C7E1">
    <w:name w:val="8866910ACDF44A0FA765CB405598C7E1"/>
    <w:rsid w:val="00F27F34"/>
  </w:style>
  <w:style w:type="paragraph" w:customStyle="1" w:styleId="B9BFB6D1250C476E9FA4B867E9FE76713">
    <w:name w:val="B9BFB6D1250C476E9FA4B867E9FE76713"/>
    <w:rsid w:val="0083555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222173D210C94D2A9123D736484E714C1">
    <w:name w:val="222173D210C94D2A9123D736484E714C1"/>
    <w:rsid w:val="0083555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FCA35AA767F04492AD0EF5426EDC2BEE1">
    <w:name w:val="FCA35AA767F04492AD0EF5426EDC2BEE1"/>
    <w:rsid w:val="0083555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BFEAE193879F4CD081937BBAC0EC1A101">
    <w:name w:val="BFEAE193879F4CD081937BBAC0EC1A101"/>
    <w:rsid w:val="0083555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65922D495B1646D1B4E53698288B32235">
    <w:name w:val="65922D495B1646D1B4E53698288B32235"/>
    <w:rsid w:val="0083555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ACD4DC4F879A45C5891F879FF6B1CF535">
    <w:name w:val="ACD4DC4F879A45C5891F879FF6B1CF535"/>
    <w:rsid w:val="0083555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9DC5436990B14FB09D79219FFEEA547B5">
    <w:name w:val="9DC5436990B14FB09D79219FFEEA547B5"/>
    <w:rsid w:val="0083555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3DB5FE0DD43244B0911C3C44AD0790A95">
    <w:name w:val="3DB5FE0DD43244B0911C3C44AD0790A95"/>
    <w:rsid w:val="0083555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  <w:style w:type="paragraph" w:customStyle="1" w:styleId="B17122A16E9A4B06AEEEA5C7C90DE8EA5">
    <w:name w:val="B17122A16E9A4B06AEEEA5C7C90DE8EA5"/>
    <w:rsid w:val="00835552"/>
    <w:pPr>
      <w:spacing w:after="190" w:line="260" w:lineRule="exact"/>
    </w:pPr>
    <w:rPr>
      <w:rFonts w:ascii="Arial" w:eastAsiaTheme="minorHAnsi" w:hAnsi="Arial" w:cs="Arial"/>
      <w:spacing w:val="8"/>
      <w:kern w:val="0"/>
      <w:sz w:val="19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Landesanstalt für Medien NRW">
      <a:dk1>
        <a:srgbClr val="000000"/>
      </a:dk1>
      <a:lt1>
        <a:srgbClr val="FFFFFF"/>
      </a:lt1>
      <a:dk2>
        <a:srgbClr val="000000"/>
      </a:dk2>
      <a:lt2>
        <a:srgbClr val="F8F8F8"/>
      </a:lt2>
      <a:accent1>
        <a:srgbClr val="E63264"/>
      </a:accent1>
      <a:accent2>
        <a:srgbClr val="73B959"/>
      </a:accent2>
      <a:accent3>
        <a:srgbClr val="00A096"/>
      </a:accent3>
      <a:accent4>
        <a:srgbClr val="EB6E87"/>
      </a:accent4>
      <a:accent5>
        <a:srgbClr val="00737D"/>
      </a:accent5>
      <a:accent6>
        <a:srgbClr val="000000"/>
      </a:accent6>
      <a:hlink>
        <a:srgbClr val="5F5F5F"/>
      </a:hlink>
      <a:folHlink>
        <a:srgbClr val="919191"/>
      </a:folHlink>
    </a:clrScheme>
    <a:fontScheme name="Landesanstalt für Medien NRW">
      <a:majorFont>
        <a:latin typeface="DIN OT Cond"/>
        <a:ea typeface=""/>
        <a:cs typeface=""/>
      </a:majorFont>
      <a:minorFont>
        <a:latin typeface="DIN 2014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52FF6B-258F-43C7-B11F-2D34AD829BD2}">
  <ds:schemaRefs>
    <ds:schemaRef ds:uri="http://schemas.microsoft.com/office/2006/metadata/properties"/>
    <ds:schemaRef ds:uri="http://schemas.microsoft.com/office/infopath/2007/PartnerControls"/>
    <ds:schemaRef ds:uri="45906726-f604-4941-8014-7f3ab2ff7bcd"/>
    <ds:schemaRef ds:uri="15c65617-10ff-4991-9b8f-9e4be3e77517"/>
  </ds:schemaRefs>
</ds:datastoreItem>
</file>

<file path=customXml/itemProps2.xml><?xml version="1.0" encoding="utf-8"?>
<ds:datastoreItem xmlns:ds="http://schemas.openxmlformats.org/officeDocument/2006/customXml" ds:itemID="{4ECC9E44-6250-458F-BCAE-040C97EAB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c65617-10ff-4991-9b8f-9e4be3e77517"/>
    <ds:schemaRef ds:uri="45906726-f604-4941-8014-7f3ab2ff7b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ED0694-22AE-41BE-B2A2-214FD59AC3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E978E3-77DE-4258-BBFB-78E1CB6B86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%5bVergabe%5d%20-%20Preisblatt</Template>
  <TotalTime>0</TotalTime>
  <Pages>2</Pages>
  <Words>215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Wunder, Daria</dc:creator>
  <cp:keywords/>
  <dc:description/>
  <cp:lastModifiedBy>Reekers, Vanessa</cp:lastModifiedBy>
  <cp:revision>44</cp:revision>
  <cp:lastPrinted>2020-08-25T03:00:00Z</cp:lastPrinted>
  <dcterms:created xsi:type="dcterms:W3CDTF">2026-03-31T02:46:00Z</dcterms:created>
  <dcterms:modified xsi:type="dcterms:W3CDTF">2026-04-30T14:02:00Z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MediaServiceImageTags">
    <vt:lpwstr/>
  </property>
  <property fmtid="{D5CDD505-2E9C-101B-9397-08002B2CF9AE}" pid="4" name="Order">
    <vt:r8>1250000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